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F1DFF" w14:textId="3899D36F" w:rsidR="005C4082" w:rsidRPr="00825406" w:rsidRDefault="005C4082" w:rsidP="005C4082">
      <w:pPr>
        <w:pStyle w:val="Kop1"/>
        <w:numPr>
          <w:ilvl w:val="0"/>
          <w:numId w:val="0"/>
        </w:numPr>
      </w:pPr>
      <w:bookmarkStart w:id="0" w:name="_Toc101445096"/>
      <w:bookmarkStart w:id="1" w:name="_Toc58834598"/>
      <w:bookmarkStart w:id="2" w:name="_Toc452565618"/>
      <w:bookmarkStart w:id="3" w:name="_Toc444863038"/>
      <w:bookmarkStart w:id="4" w:name="_Toc444863621"/>
      <w:bookmarkStart w:id="5" w:name="_Toc462140147"/>
      <w:bookmarkStart w:id="6" w:name="_Toc497811557"/>
      <w:bookmarkStart w:id="7" w:name="_Toc506545292"/>
      <w:bookmarkStart w:id="8" w:name="_Toc506545754"/>
      <w:bookmarkStart w:id="9" w:name="_Toc489973366"/>
      <w:bookmarkStart w:id="10" w:name="_Toc384649645"/>
      <w:bookmarkStart w:id="11" w:name="_Toc388447759"/>
      <w:bookmarkStart w:id="12" w:name="_Toc391558038"/>
      <w:bookmarkStart w:id="13" w:name="_Toc394393156"/>
      <w:bookmarkStart w:id="14" w:name="_Toc401055976"/>
      <w:r w:rsidRPr="00825406">
        <w:t xml:space="preserve">Formulier 4 – </w:t>
      </w:r>
      <w:r w:rsidR="004A4C71" w:rsidRPr="00825406">
        <w:t xml:space="preserve">Model </w:t>
      </w:r>
      <w:r w:rsidRPr="00825406">
        <w:t>Verklaring Derde – Ter Beschikkingstelling Middelen</w:t>
      </w:r>
      <w:bookmarkEnd w:id="0"/>
      <w:r w:rsidR="00F07BC9">
        <w:t xml:space="preserve"> (versie 1.0)</w:t>
      </w:r>
    </w:p>
    <w:bookmarkEnd w:id="1"/>
    <w:bookmarkEnd w:id="2"/>
    <w:p w14:paraId="149EAAF0" w14:textId="36DA12A0" w:rsidR="005C4082" w:rsidRPr="00825406" w:rsidRDefault="005C4082" w:rsidP="005C4082">
      <w:pPr>
        <w:rPr>
          <w:b/>
        </w:rPr>
      </w:pPr>
      <w:r w:rsidRPr="00825406">
        <w:rPr>
          <w:rFonts w:cs="Arial"/>
          <w:b/>
        </w:rPr>
        <w:t xml:space="preserve">Behorende bij de aanbesteding: </w:t>
      </w:r>
      <w:r w:rsidR="00A50402" w:rsidRPr="00A50402">
        <w:rPr>
          <w:b/>
        </w:rPr>
        <w:t>230027REG Doelgroepenvervoer</w:t>
      </w:r>
    </w:p>
    <w:p w14:paraId="261070DC" w14:textId="77777777" w:rsidR="005C4082" w:rsidRPr="00825406" w:rsidRDefault="005C4082" w:rsidP="005C4082">
      <w:pPr>
        <w:jc w:val="left"/>
        <w:rPr>
          <w:color w:val="auto"/>
        </w:rPr>
      </w:pPr>
    </w:p>
    <w:p w14:paraId="5FC68030" w14:textId="77777777" w:rsidR="005C4082" w:rsidRPr="00825406" w:rsidRDefault="005C4082" w:rsidP="005C4082">
      <w:pPr>
        <w:jc w:val="left"/>
        <w:rPr>
          <w:color w:val="auto"/>
        </w:rPr>
      </w:pPr>
    </w:p>
    <w:p w14:paraId="5D308A3A" w14:textId="77777777" w:rsidR="005C4082" w:rsidRPr="00825406" w:rsidRDefault="005C4082" w:rsidP="005C4082">
      <w:pPr>
        <w:jc w:val="left"/>
        <w:rPr>
          <w:b/>
          <w:color w:val="auto"/>
        </w:rPr>
      </w:pPr>
      <w:r w:rsidRPr="00825406">
        <w:rPr>
          <w:b/>
          <w:color w:val="auto"/>
        </w:rPr>
        <w:t>Verklaring Derde – Ter Beschikkingstelling Middelen</w:t>
      </w:r>
    </w:p>
    <w:p w14:paraId="2A33B647" w14:textId="77777777" w:rsidR="005C4082" w:rsidRPr="00825406" w:rsidRDefault="005C4082" w:rsidP="005C4082">
      <w:pPr>
        <w:jc w:val="left"/>
        <w:rPr>
          <w:b/>
          <w:color w:val="auto"/>
        </w:rPr>
      </w:pPr>
    </w:p>
    <w:p w14:paraId="1CE48827" w14:textId="290798AF" w:rsidR="005C4082" w:rsidRPr="00825406" w:rsidRDefault="005C4082" w:rsidP="005C4082">
      <w:pPr>
        <w:jc w:val="left"/>
        <w:rPr>
          <w:color w:val="auto"/>
        </w:rPr>
      </w:pPr>
      <w:r w:rsidRPr="00825406">
        <w:rPr>
          <w:color w:val="auto"/>
        </w:rPr>
        <w:t xml:space="preserve">Indien de Opdrachtgever met [naam Inschrijver], gevestigd te [plaats vestiging Inschrijver], hierna Opdrachtnemer, een Overeenkomst sluit voor de uitvoering van Taxivervoer in het kader van de aanbesteding: </w:t>
      </w:r>
      <w:r w:rsidR="00A50402" w:rsidRPr="00A50402">
        <w:rPr>
          <w:color w:val="auto"/>
        </w:rPr>
        <w:t>230027REG Doelgroepenvervoer</w:t>
      </w:r>
      <w:r w:rsidRPr="00825406">
        <w:rPr>
          <w:color w:val="auto"/>
        </w:rPr>
        <w:t xml:space="preserve">, verklaart ondergetekende dat zij zich alsdan jegens de </w:t>
      </w:r>
      <w:r w:rsidRPr="00825406">
        <w:rPr>
          <w:rFonts w:cs="OCWTalent"/>
          <w:color w:val="auto"/>
        </w:rPr>
        <w:t xml:space="preserve">Opdrachtgever </w:t>
      </w:r>
      <w:r w:rsidRPr="00825406">
        <w:rPr>
          <w:color w:val="auto"/>
        </w:rPr>
        <w:t>garant stelt voor de uit de te sluiten Overeenkomst voortvloeiende verplichtingen met betrekking tot de middelen waarvoor Inschrijver zich bij dezen op ondergetekende beroept. Ondergetekende zal alle noodzakelijke middelen ter beschikking stellen om de hieruit voortvloeiende verplichtingen, overeenkomstig de voorwaarden van de Overeenkomst, na te (doen) komen.</w:t>
      </w:r>
    </w:p>
    <w:p w14:paraId="06480927" w14:textId="77777777" w:rsidR="005C4082" w:rsidRPr="00825406" w:rsidRDefault="005C4082" w:rsidP="005C4082">
      <w:pPr>
        <w:jc w:val="left"/>
        <w:rPr>
          <w:color w:val="auto"/>
        </w:rPr>
      </w:pPr>
    </w:p>
    <w:p w14:paraId="1493CD80" w14:textId="77777777" w:rsidR="005C4082" w:rsidRPr="00825406" w:rsidRDefault="005C4082" w:rsidP="005C4082">
      <w:pPr>
        <w:jc w:val="left"/>
        <w:rPr>
          <w:color w:val="auto"/>
        </w:rPr>
      </w:pPr>
      <w:r w:rsidRPr="00825406">
        <w:rPr>
          <w:color w:val="auto"/>
        </w:rPr>
        <w:t>Het betreft de volgende middelen (aankruisen wat van toepassing is):</w:t>
      </w:r>
    </w:p>
    <w:p w14:paraId="053F610D" w14:textId="51D9EE98" w:rsidR="005C4082" w:rsidRPr="00825406" w:rsidRDefault="005C4082" w:rsidP="005C4082">
      <w:pPr>
        <w:jc w:val="left"/>
        <w:rPr>
          <w:color w:val="auto"/>
        </w:rPr>
      </w:pPr>
      <w:r w:rsidRPr="00825406">
        <w:rPr>
          <w:color w:val="auto"/>
        </w:rPr>
        <w:fldChar w:fldCharType="begin">
          <w:ffData>
            <w:name w:val="Selectievakje7"/>
            <w:enabled/>
            <w:calcOnExit w:val="0"/>
            <w:checkBox>
              <w:sizeAuto/>
              <w:default w:val="0"/>
            </w:checkBox>
          </w:ffData>
        </w:fldChar>
      </w:r>
      <w:r w:rsidRPr="00825406">
        <w:rPr>
          <w:color w:val="auto"/>
        </w:rPr>
        <w:instrText xml:space="preserve"> FORMCHECKBOX </w:instrText>
      </w:r>
      <w:r w:rsidR="00AB756A">
        <w:rPr>
          <w:color w:val="auto"/>
        </w:rPr>
      </w:r>
      <w:r w:rsidR="00AB756A">
        <w:rPr>
          <w:color w:val="auto"/>
        </w:rPr>
        <w:fldChar w:fldCharType="separate"/>
      </w:r>
      <w:r w:rsidRPr="00825406">
        <w:rPr>
          <w:color w:val="auto"/>
        </w:rPr>
        <w:fldChar w:fldCharType="end"/>
      </w:r>
      <w:r w:rsidRPr="00825406">
        <w:rPr>
          <w:color w:val="auto"/>
        </w:rPr>
        <w:tab/>
        <w:t xml:space="preserve">middelen als bedoeld in paragraaf </w:t>
      </w:r>
      <w:r w:rsidR="00083ACE" w:rsidRPr="00825406">
        <w:rPr>
          <w:color w:val="auto"/>
        </w:rPr>
        <w:t>3.2.1</w:t>
      </w:r>
      <w:r w:rsidRPr="00825406">
        <w:rPr>
          <w:color w:val="auto"/>
        </w:rPr>
        <w:t xml:space="preserve"> (financiële- en economische draagkracht)</w:t>
      </w:r>
    </w:p>
    <w:p w14:paraId="6B7AD004" w14:textId="1F31ABBD" w:rsidR="005C4082" w:rsidRPr="00825406" w:rsidRDefault="005C4082" w:rsidP="005C4082">
      <w:pPr>
        <w:jc w:val="left"/>
        <w:rPr>
          <w:color w:val="auto"/>
        </w:rPr>
      </w:pPr>
      <w:r w:rsidRPr="00825406">
        <w:rPr>
          <w:color w:val="auto"/>
        </w:rPr>
        <w:fldChar w:fldCharType="begin">
          <w:ffData>
            <w:name w:val="Selectievakje7"/>
            <w:enabled/>
            <w:calcOnExit w:val="0"/>
            <w:checkBox>
              <w:sizeAuto/>
              <w:default w:val="0"/>
            </w:checkBox>
          </w:ffData>
        </w:fldChar>
      </w:r>
      <w:r w:rsidRPr="00825406">
        <w:rPr>
          <w:color w:val="auto"/>
        </w:rPr>
        <w:instrText xml:space="preserve"> FORMCHECKBOX </w:instrText>
      </w:r>
      <w:r w:rsidR="00AB756A">
        <w:rPr>
          <w:color w:val="auto"/>
        </w:rPr>
      </w:r>
      <w:r w:rsidR="00AB756A">
        <w:rPr>
          <w:color w:val="auto"/>
        </w:rPr>
        <w:fldChar w:fldCharType="separate"/>
      </w:r>
      <w:r w:rsidRPr="00825406">
        <w:rPr>
          <w:color w:val="auto"/>
        </w:rPr>
        <w:fldChar w:fldCharType="end"/>
      </w:r>
      <w:r w:rsidRPr="00825406">
        <w:rPr>
          <w:color w:val="auto"/>
        </w:rPr>
        <w:tab/>
        <w:t xml:space="preserve">middelen als bedoeld in paragraaf </w:t>
      </w:r>
      <w:r w:rsidR="00083ACE" w:rsidRPr="00825406">
        <w:rPr>
          <w:color w:val="auto"/>
        </w:rPr>
        <w:t>3.2.2</w:t>
      </w:r>
      <w:r w:rsidRPr="00825406">
        <w:rPr>
          <w:color w:val="auto"/>
        </w:rPr>
        <w:t xml:space="preserve"> (technische- en/of beroepsbekwaamheid)</w:t>
      </w:r>
    </w:p>
    <w:p w14:paraId="618B0E4E" w14:textId="77777777" w:rsidR="005C4082" w:rsidRPr="00825406" w:rsidRDefault="005C4082" w:rsidP="005C4082">
      <w:pPr>
        <w:jc w:val="left"/>
        <w:rPr>
          <w:color w:val="auto"/>
        </w:rPr>
      </w:pPr>
    </w:p>
    <w:p w14:paraId="2EB0B30F" w14:textId="77777777" w:rsidR="005C4082" w:rsidRPr="00825406" w:rsidRDefault="005C4082" w:rsidP="005C4082">
      <w:pPr>
        <w:jc w:val="left"/>
        <w:rPr>
          <w:color w:val="auto"/>
        </w:rPr>
      </w:pPr>
      <w:r w:rsidRPr="00825406">
        <w:rPr>
          <w:color w:val="auto"/>
        </w:rPr>
        <w:t>Als Inschrijver zich beroept op meerdere derden, zullen evenzoveel verklaringen moeten worden ingediend (s.v.p. in eigen beheer kopiëren/printen).</w:t>
      </w:r>
    </w:p>
    <w:p w14:paraId="4BD20F6E" w14:textId="77777777" w:rsidR="005C4082" w:rsidRPr="00825406" w:rsidRDefault="005C4082" w:rsidP="005C4082">
      <w:pPr>
        <w:jc w:val="left"/>
        <w:rPr>
          <w:color w:val="auto"/>
        </w:rPr>
      </w:pPr>
    </w:p>
    <w:p w14:paraId="54A6C5A7" w14:textId="77777777" w:rsidR="005C4082" w:rsidRPr="00825406" w:rsidRDefault="005C4082" w:rsidP="005C4082">
      <w:pPr>
        <w:jc w:val="left"/>
        <w:rPr>
          <w:color w:val="auto"/>
        </w:rPr>
      </w:pPr>
    </w:p>
    <w:p w14:paraId="1CF97794" w14:textId="77777777" w:rsidR="005C4082" w:rsidRPr="00825406" w:rsidRDefault="005C4082" w:rsidP="005C4082">
      <w:pPr>
        <w:jc w:val="left"/>
        <w:rPr>
          <w:b/>
          <w:color w:val="auto"/>
        </w:rPr>
      </w:pPr>
      <w:r w:rsidRPr="00825406">
        <w:rPr>
          <w:b/>
          <w:color w:val="auto"/>
        </w:rPr>
        <w:t>Specificatie van ter beschikking te stellen middelen</w:t>
      </w:r>
    </w:p>
    <w:p w14:paraId="296D2F6D" w14:textId="77777777" w:rsidR="005C4082" w:rsidRPr="00825406" w:rsidRDefault="005C4082" w:rsidP="005C4082">
      <w:pPr>
        <w:jc w:val="left"/>
        <w:rPr>
          <w:color w:val="auto"/>
        </w:rPr>
      </w:pPr>
    </w:p>
    <w:p w14:paraId="5CC12716" w14:textId="77777777" w:rsidR="005C4082" w:rsidRPr="00825406" w:rsidRDefault="005C4082" w:rsidP="005C4082">
      <w:pPr>
        <w:jc w:val="left"/>
        <w:rPr>
          <w:color w:val="auto"/>
        </w:rPr>
      </w:pPr>
      <w:r w:rsidRPr="00825406">
        <w:rPr>
          <w:color w:val="auto"/>
        </w:rPr>
        <w:t>[specifiek ter beschikking gestelde middelen aan Inschrijver door de ondergetekende]</w:t>
      </w:r>
    </w:p>
    <w:p w14:paraId="7905638F" w14:textId="77777777" w:rsidR="005C4082" w:rsidRPr="00825406" w:rsidRDefault="005C4082" w:rsidP="005C4082">
      <w:pPr>
        <w:jc w:val="left"/>
        <w:rPr>
          <w:color w:val="auto"/>
        </w:rPr>
      </w:pPr>
    </w:p>
    <w:p w14:paraId="5EC96CB8" w14:textId="77777777" w:rsidR="005C4082" w:rsidRPr="00825406" w:rsidRDefault="005C4082" w:rsidP="005C4082">
      <w:pPr>
        <w:jc w:val="left"/>
        <w:rPr>
          <w:color w:val="auto"/>
        </w:rPr>
      </w:pPr>
    </w:p>
    <w:p w14:paraId="705CADC6" w14:textId="77777777" w:rsidR="005C4082" w:rsidRPr="00825406" w:rsidRDefault="005C4082" w:rsidP="005C4082">
      <w:pPr>
        <w:jc w:val="left"/>
        <w:rPr>
          <w:b/>
          <w:color w:val="auto"/>
        </w:rPr>
      </w:pPr>
      <w:r w:rsidRPr="00825406">
        <w:rPr>
          <w:b/>
          <w:color w:val="auto"/>
        </w:rPr>
        <w:t>Ondertekening</w:t>
      </w:r>
    </w:p>
    <w:p w14:paraId="2E838A74" w14:textId="77777777" w:rsidR="005C4082" w:rsidRPr="00825406" w:rsidRDefault="005C4082" w:rsidP="005C4082">
      <w:pPr>
        <w:jc w:val="left"/>
        <w:rPr>
          <w:color w:val="auto"/>
        </w:rPr>
      </w:pPr>
    </w:p>
    <w:tbl>
      <w:tblPr>
        <w:tblStyle w:val="Tabelraster"/>
        <w:tblW w:w="9634" w:type="dxa"/>
        <w:tblLook w:val="04A0" w:firstRow="1" w:lastRow="0" w:firstColumn="1" w:lastColumn="0" w:noHBand="0" w:noVBand="1"/>
      </w:tblPr>
      <w:tblGrid>
        <w:gridCol w:w="4531"/>
        <w:gridCol w:w="5103"/>
      </w:tblGrid>
      <w:tr w:rsidR="005C4082" w:rsidRPr="00825406" w14:paraId="187E7772" w14:textId="77777777" w:rsidTr="002715D8">
        <w:tc>
          <w:tcPr>
            <w:tcW w:w="4531" w:type="dxa"/>
            <w:shd w:val="clear" w:color="auto" w:fill="95B3D7" w:themeFill="accent1" w:themeFillTint="99"/>
          </w:tcPr>
          <w:p w14:paraId="076351FF" w14:textId="77777777" w:rsidR="005C4082" w:rsidRPr="00825406" w:rsidRDefault="005C4082" w:rsidP="002715D8">
            <w:pPr>
              <w:rPr>
                <w:rStyle w:val="Intensieveverwijzing"/>
                <w:rFonts w:eastAsia="MS Mincho"/>
              </w:rPr>
            </w:pPr>
            <w:r w:rsidRPr="00825406">
              <w:rPr>
                <w:rStyle w:val="Intensieveverwijzing"/>
                <w:rFonts w:eastAsia="MS Mincho"/>
              </w:rPr>
              <w:t>Organisatienaam Concern/moedermaatschappij</w:t>
            </w:r>
          </w:p>
        </w:tc>
        <w:tc>
          <w:tcPr>
            <w:tcW w:w="5103" w:type="dxa"/>
          </w:tcPr>
          <w:p w14:paraId="084D4C8D" w14:textId="77777777" w:rsidR="005C4082" w:rsidRPr="00825406" w:rsidRDefault="005C4082" w:rsidP="002715D8"/>
        </w:tc>
      </w:tr>
      <w:tr w:rsidR="005C4082" w:rsidRPr="00825406" w14:paraId="090E7959" w14:textId="77777777" w:rsidTr="002715D8">
        <w:tc>
          <w:tcPr>
            <w:tcW w:w="4531" w:type="dxa"/>
            <w:shd w:val="clear" w:color="auto" w:fill="95B3D7" w:themeFill="accent1" w:themeFillTint="99"/>
          </w:tcPr>
          <w:p w14:paraId="46B9090F" w14:textId="77777777" w:rsidR="005C4082" w:rsidRPr="00825406" w:rsidRDefault="005C4082" w:rsidP="002715D8">
            <w:pPr>
              <w:rPr>
                <w:rStyle w:val="Intensieveverwijzing"/>
                <w:rFonts w:eastAsia="MS Mincho"/>
              </w:rPr>
            </w:pPr>
            <w:r w:rsidRPr="00825406">
              <w:rPr>
                <w:rStyle w:val="Intensieveverwijzing"/>
                <w:rFonts w:eastAsia="MS Mincho"/>
              </w:rPr>
              <w:t>Naam Ondertekeningsbevoegde</w:t>
            </w:r>
          </w:p>
        </w:tc>
        <w:tc>
          <w:tcPr>
            <w:tcW w:w="5103" w:type="dxa"/>
          </w:tcPr>
          <w:p w14:paraId="439D6A94" w14:textId="77777777" w:rsidR="005C4082" w:rsidRPr="00825406" w:rsidRDefault="005C4082" w:rsidP="002715D8"/>
        </w:tc>
      </w:tr>
      <w:tr w:rsidR="005C4082" w:rsidRPr="00825406" w14:paraId="420807A1" w14:textId="77777777" w:rsidTr="002715D8">
        <w:tc>
          <w:tcPr>
            <w:tcW w:w="4531" w:type="dxa"/>
            <w:shd w:val="clear" w:color="auto" w:fill="95B3D7" w:themeFill="accent1" w:themeFillTint="99"/>
          </w:tcPr>
          <w:p w14:paraId="0B520D0C" w14:textId="77777777" w:rsidR="005C4082" w:rsidRPr="00825406" w:rsidRDefault="005C4082" w:rsidP="002715D8">
            <w:pPr>
              <w:rPr>
                <w:rStyle w:val="Intensieveverwijzing"/>
                <w:rFonts w:eastAsia="MS Mincho"/>
              </w:rPr>
            </w:pPr>
            <w:r w:rsidRPr="00825406">
              <w:rPr>
                <w:rStyle w:val="Intensieveverwijzing"/>
                <w:rFonts w:eastAsia="MS Mincho"/>
              </w:rPr>
              <w:t xml:space="preserve">Functie Ondertekeningsbevoegde </w:t>
            </w:r>
          </w:p>
        </w:tc>
        <w:tc>
          <w:tcPr>
            <w:tcW w:w="5103" w:type="dxa"/>
          </w:tcPr>
          <w:p w14:paraId="65CB444C" w14:textId="77777777" w:rsidR="005C4082" w:rsidRPr="00825406" w:rsidRDefault="005C4082" w:rsidP="002715D8"/>
        </w:tc>
      </w:tr>
      <w:tr w:rsidR="005C4082" w:rsidRPr="00825406" w14:paraId="0AFC86DE" w14:textId="77777777" w:rsidTr="002715D8">
        <w:tc>
          <w:tcPr>
            <w:tcW w:w="4531" w:type="dxa"/>
            <w:shd w:val="clear" w:color="auto" w:fill="95B3D7" w:themeFill="accent1" w:themeFillTint="99"/>
          </w:tcPr>
          <w:p w14:paraId="4919742B" w14:textId="77777777" w:rsidR="005C4082" w:rsidRPr="00825406" w:rsidRDefault="005C4082" w:rsidP="002715D8">
            <w:pPr>
              <w:rPr>
                <w:rStyle w:val="Intensieveverwijzing"/>
                <w:rFonts w:eastAsia="MS Mincho"/>
              </w:rPr>
            </w:pPr>
            <w:r w:rsidRPr="00825406">
              <w:rPr>
                <w:rStyle w:val="Intensieveverwijzing"/>
                <w:rFonts w:eastAsia="MS Mincho"/>
              </w:rPr>
              <w:t>Datum</w:t>
            </w:r>
          </w:p>
        </w:tc>
        <w:tc>
          <w:tcPr>
            <w:tcW w:w="5103" w:type="dxa"/>
          </w:tcPr>
          <w:p w14:paraId="708A76CD" w14:textId="77777777" w:rsidR="005C4082" w:rsidRPr="00825406" w:rsidRDefault="005C4082" w:rsidP="002715D8"/>
        </w:tc>
      </w:tr>
      <w:tr w:rsidR="005C4082" w:rsidRPr="00825406" w14:paraId="322759E8" w14:textId="77777777" w:rsidTr="002715D8">
        <w:tc>
          <w:tcPr>
            <w:tcW w:w="4531" w:type="dxa"/>
            <w:shd w:val="clear" w:color="auto" w:fill="95B3D7" w:themeFill="accent1" w:themeFillTint="99"/>
          </w:tcPr>
          <w:p w14:paraId="14CEB7CF" w14:textId="77777777" w:rsidR="005C4082" w:rsidRPr="00825406" w:rsidRDefault="005C4082" w:rsidP="002715D8">
            <w:pPr>
              <w:rPr>
                <w:rStyle w:val="Intensieveverwijzing"/>
                <w:rFonts w:eastAsia="MS Mincho"/>
              </w:rPr>
            </w:pPr>
            <w:r w:rsidRPr="00825406">
              <w:rPr>
                <w:rStyle w:val="Intensieveverwijzing"/>
                <w:rFonts w:eastAsia="MS Mincho"/>
              </w:rPr>
              <w:t>Hantekening ondertekeningsbevoegde</w:t>
            </w:r>
          </w:p>
        </w:tc>
        <w:tc>
          <w:tcPr>
            <w:tcW w:w="5103" w:type="dxa"/>
          </w:tcPr>
          <w:p w14:paraId="596E4CC6" w14:textId="77777777" w:rsidR="005C4082" w:rsidRPr="00825406" w:rsidRDefault="005C4082" w:rsidP="002715D8"/>
          <w:p w14:paraId="77843A31" w14:textId="77777777" w:rsidR="005C4082" w:rsidRPr="00825406" w:rsidRDefault="005C4082" w:rsidP="002715D8"/>
          <w:p w14:paraId="26B96A14" w14:textId="77777777" w:rsidR="005C4082" w:rsidRPr="00825406" w:rsidRDefault="005C4082" w:rsidP="002715D8"/>
        </w:tc>
      </w:tr>
    </w:tbl>
    <w:p w14:paraId="2AB0EE8D" w14:textId="77777777" w:rsidR="005C4082" w:rsidRPr="00825406" w:rsidRDefault="005C4082" w:rsidP="005C4082">
      <w:pPr>
        <w:pStyle w:val="Kop4"/>
      </w:pPr>
    </w:p>
    <w:p w14:paraId="60BC65D2" w14:textId="77777777" w:rsidR="005C4082" w:rsidRPr="00825406" w:rsidRDefault="005C4082" w:rsidP="005C4082">
      <w:pPr>
        <w:jc w:val="left"/>
        <w:rPr>
          <w:b/>
          <w:color w:val="auto"/>
        </w:rPr>
      </w:pPr>
      <w:r w:rsidRPr="00825406">
        <w:rPr>
          <w:b/>
          <w:color w:val="auto"/>
        </w:rPr>
        <w:t>NB! De rechtsgeldigheid van deze verklaring zal uit het uittreksel van Inschrijving in het handels- of beroepsregister moeten blijken.</w:t>
      </w:r>
    </w:p>
    <w:p w14:paraId="369B17E2" w14:textId="7F8FB749" w:rsidR="005C4082" w:rsidRPr="00825406" w:rsidRDefault="005C4082" w:rsidP="005C4082">
      <w:pPr>
        <w:spacing w:line="240" w:lineRule="auto"/>
        <w:jc w:val="left"/>
        <w:rPr>
          <w:i/>
        </w:rPr>
      </w:pPr>
    </w:p>
    <w:bookmarkEnd w:id="3"/>
    <w:bookmarkEnd w:id="4"/>
    <w:bookmarkEnd w:id="5"/>
    <w:bookmarkEnd w:id="6"/>
    <w:bookmarkEnd w:id="7"/>
    <w:bookmarkEnd w:id="8"/>
    <w:bookmarkEnd w:id="9"/>
    <w:bookmarkEnd w:id="10"/>
    <w:bookmarkEnd w:id="11"/>
    <w:bookmarkEnd w:id="12"/>
    <w:bookmarkEnd w:id="13"/>
    <w:bookmarkEnd w:id="14"/>
    <w:sectPr w:rsidR="005C4082" w:rsidRPr="00825406" w:rsidSect="00AB756A">
      <w:headerReference w:type="default" r:id="rId8"/>
      <w:footerReference w:type="default" r:id="rId9"/>
      <w:footnotePr>
        <w:pos w:val="beneathText"/>
      </w:footnotePr>
      <w:pgSz w:w="11906" w:h="16838" w:code="9"/>
      <w:pgMar w:top="1702" w:right="1418" w:bottom="1276" w:left="1418" w:header="612" w:footer="833"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17AAD" w14:textId="77777777" w:rsidR="00C200BC" w:rsidRDefault="00C200BC" w:rsidP="00D87F9B">
      <w:r>
        <w:separator/>
      </w:r>
    </w:p>
    <w:p w14:paraId="552C11DE" w14:textId="77777777" w:rsidR="00C200BC" w:rsidRDefault="00C200BC" w:rsidP="00D87F9B"/>
    <w:p w14:paraId="16B65561" w14:textId="77777777" w:rsidR="00C200BC" w:rsidRDefault="00C200BC" w:rsidP="00D87F9B"/>
  </w:endnote>
  <w:endnote w:type="continuationSeparator" w:id="0">
    <w:p w14:paraId="6042B496" w14:textId="77777777" w:rsidR="00C200BC" w:rsidRDefault="00C200BC" w:rsidP="00D87F9B">
      <w:r>
        <w:continuationSeparator/>
      </w:r>
    </w:p>
    <w:p w14:paraId="7A16B7E1" w14:textId="77777777" w:rsidR="00C200BC" w:rsidRDefault="00C200BC" w:rsidP="00D87F9B"/>
    <w:p w14:paraId="54992753" w14:textId="77777777" w:rsidR="00C200BC" w:rsidRDefault="00C200BC" w:rsidP="00D87F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heMixBold-Plain">
    <w:altName w:val="Times New Roman"/>
    <w:panose1 w:val="00000000000000000000"/>
    <w:charset w:val="00"/>
    <w:family w:val="auto"/>
    <w:notTrueType/>
    <w:pitch w:val="variable"/>
    <w:sig w:usb0="00000003" w:usb1="00000000" w:usb2="00000000" w:usb3="00000000" w:csb0="00000001" w:csb1="00000000"/>
  </w:font>
  <w:font w:name="Univers">
    <w:panose1 w:val="020B0603020202030204"/>
    <w:charset w:val="00"/>
    <w:family w:val="swiss"/>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 w:name="OCWTalen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8B6D" w14:textId="4E4608EA" w:rsidR="00C263D9" w:rsidRPr="005D7108" w:rsidRDefault="00A50402" w:rsidP="00DD1DD7">
    <w:pPr>
      <w:pStyle w:val="Voettekst"/>
      <w:tabs>
        <w:tab w:val="clear" w:pos="8640"/>
        <w:tab w:val="left" w:pos="7992"/>
        <w:tab w:val="right" w:pos="9070"/>
      </w:tabs>
      <w:rPr>
        <w:sz w:val="16"/>
      </w:rPr>
    </w:pPr>
    <w:r w:rsidRPr="00A50402">
      <w:rPr>
        <w:sz w:val="16"/>
      </w:rPr>
      <w:t>230027REG Doelgroepenvervoer</w:t>
    </w:r>
    <w:r w:rsidR="00C263D9" w:rsidRPr="00D87F9B">
      <w:rPr>
        <w:sz w:val="16"/>
      </w:rPr>
      <w:tab/>
    </w:r>
    <w:r w:rsidR="00DD1DD7">
      <w:rPr>
        <w:sz w:val="16"/>
      </w:rPr>
      <w:tab/>
    </w:r>
    <w:r w:rsidR="00C263D9" w:rsidRPr="00D87F9B">
      <w:rPr>
        <w:sz w:val="16"/>
      </w:rPr>
      <w:fldChar w:fldCharType="begin"/>
    </w:r>
    <w:r w:rsidR="00C263D9" w:rsidRPr="00D87F9B">
      <w:rPr>
        <w:sz w:val="16"/>
      </w:rPr>
      <w:instrText>PAGE   \* MERGEFORMAT</w:instrText>
    </w:r>
    <w:r w:rsidR="00C263D9" w:rsidRPr="00D87F9B">
      <w:rPr>
        <w:sz w:val="16"/>
      </w:rPr>
      <w:fldChar w:fldCharType="separate"/>
    </w:r>
    <w:r w:rsidR="00FD5E0B">
      <w:rPr>
        <w:sz w:val="16"/>
      </w:rPr>
      <w:t>56</w:t>
    </w:r>
    <w:r w:rsidR="00C263D9" w:rsidRPr="00D87F9B">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ECE83" w14:textId="77777777" w:rsidR="00C200BC" w:rsidRDefault="00C200BC" w:rsidP="00D87F9B">
      <w:r>
        <w:separator/>
      </w:r>
    </w:p>
    <w:p w14:paraId="409552DB" w14:textId="77777777" w:rsidR="00C200BC" w:rsidRDefault="00C200BC" w:rsidP="00D87F9B"/>
    <w:p w14:paraId="3B9863A4" w14:textId="77777777" w:rsidR="00C200BC" w:rsidRDefault="00C200BC" w:rsidP="00D87F9B"/>
  </w:footnote>
  <w:footnote w:type="continuationSeparator" w:id="0">
    <w:p w14:paraId="2D1EFFE0" w14:textId="77777777" w:rsidR="00C200BC" w:rsidRDefault="00C200BC" w:rsidP="00D87F9B">
      <w:r>
        <w:continuationSeparator/>
      </w:r>
    </w:p>
    <w:p w14:paraId="194AF68A" w14:textId="77777777" w:rsidR="00C200BC" w:rsidRDefault="00C200BC" w:rsidP="00D87F9B"/>
    <w:p w14:paraId="6BE0CE84" w14:textId="77777777" w:rsidR="00C200BC" w:rsidRDefault="00C200BC" w:rsidP="00D87F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AC5C5" w14:textId="67DAE10E" w:rsidR="00C263D9" w:rsidRDefault="00AB756A" w:rsidP="00D87F9B">
    <w:pPr>
      <w:pStyle w:val="Koptekst"/>
    </w:pPr>
    <w:r>
      <w:rPr>
        <w:noProof/>
        <w:lang w:val="nl-NL"/>
      </w:rPr>
      <w:tab/>
    </w:r>
    <w:r>
      <w:rPr>
        <w:noProof/>
        <w:lang w:val="nl-NL"/>
      </w:rPr>
      <w:tab/>
    </w:r>
    <w:r>
      <w:rPr>
        <w:noProof/>
      </w:rPr>
      <w:drawing>
        <wp:inline distT="0" distB="0" distL="0" distR="0" wp14:anchorId="52F8C428" wp14:editId="2C8A05DA">
          <wp:extent cx="1945005" cy="524510"/>
          <wp:effectExtent l="0" t="0" r="0" b="889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5005" cy="5245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76E0F546"/>
    <w:lvl w:ilvl="0">
      <w:start w:val="1"/>
      <w:numFmt w:val="decimal"/>
      <w:pStyle w:val="Lijstnummering"/>
      <w:lvlText w:val="%1."/>
      <w:lvlJc w:val="left"/>
      <w:pPr>
        <w:tabs>
          <w:tab w:val="num" w:pos="360"/>
        </w:tabs>
        <w:ind w:left="360" w:hanging="360"/>
      </w:pPr>
      <w:rPr>
        <w:rFonts w:cs="Times New Roman"/>
      </w:rPr>
    </w:lvl>
  </w:abstractNum>
  <w:abstractNum w:abstractNumId="1" w15:restartNumberingAfterBreak="0">
    <w:nsid w:val="00BE2693"/>
    <w:multiLevelType w:val="hybridMultilevel"/>
    <w:tmpl w:val="C2A843A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0DF1E3F"/>
    <w:multiLevelType w:val="hybridMultilevel"/>
    <w:tmpl w:val="0BC616F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28026F0"/>
    <w:multiLevelType w:val="hybridMultilevel"/>
    <w:tmpl w:val="DC1CE03E"/>
    <w:lvl w:ilvl="0" w:tplc="0413000F">
      <w:start w:val="1"/>
      <w:numFmt w:val="decimal"/>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 w15:restartNumberingAfterBreak="0">
    <w:nsid w:val="07FF0228"/>
    <w:multiLevelType w:val="hybridMultilevel"/>
    <w:tmpl w:val="EAEE5CA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9D320A1"/>
    <w:multiLevelType w:val="hybridMultilevel"/>
    <w:tmpl w:val="04E66BE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A575DEF"/>
    <w:multiLevelType w:val="hybridMultilevel"/>
    <w:tmpl w:val="DE90EF4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EAC1208"/>
    <w:multiLevelType w:val="multilevel"/>
    <w:tmpl w:val="7506C072"/>
    <w:lvl w:ilvl="0">
      <w:start w:val="1"/>
      <w:numFmt w:val="decimal"/>
      <w:pStyle w:val="Kop1"/>
      <w:lvlText w:val="%1"/>
      <w:lvlJc w:val="left"/>
      <w:pPr>
        <w:ind w:left="737" w:hanging="737"/>
      </w:pPr>
      <w:rPr>
        <w:rFonts w:ascii="Verdana" w:hAnsi="Verdana" w:hint="default"/>
        <w:b/>
        <w:i w:val="0"/>
        <w:sz w:val="24"/>
      </w:rPr>
    </w:lvl>
    <w:lvl w:ilvl="1">
      <w:start w:val="1"/>
      <w:numFmt w:val="decimal"/>
      <w:pStyle w:val="Kop2"/>
      <w:lvlText w:val="%1.%2"/>
      <w:lvlJc w:val="left"/>
      <w:pPr>
        <w:tabs>
          <w:tab w:val="num" w:pos="3979"/>
        </w:tabs>
        <w:ind w:left="3856" w:hanging="737"/>
      </w:pPr>
      <w:rPr>
        <w:rFonts w:ascii="Verdana" w:hAnsi="Verdana" w:hint="default"/>
        <w:b/>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720"/>
        </w:tabs>
        <w:ind w:left="737" w:hanging="737"/>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Restart w:val="0"/>
      <w:pStyle w:val="Kop4"/>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13124B27"/>
    <w:multiLevelType w:val="hybridMultilevel"/>
    <w:tmpl w:val="1ED8B660"/>
    <w:lvl w:ilvl="0" w:tplc="038E964C">
      <w:start w:val="1"/>
      <w:numFmt w:val="decimal"/>
      <w:lvlText w:val="%1."/>
      <w:lvlJc w:val="left"/>
      <w:pPr>
        <w:ind w:left="720" w:hanging="360"/>
      </w:pPr>
      <w:rPr>
        <w:b w:val="0"/>
      </w:rPr>
    </w:lvl>
    <w:lvl w:ilvl="1" w:tplc="18F26132">
      <w:start w:val="1"/>
      <w:numFmt w:val="lowerLetter"/>
      <w:lvlText w:val="%2."/>
      <w:lvlJc w:val="left"/>
      <w:pPr>
        <w:ind w:left="1440" w:hanging="360"/>
      </w:pPr>
      <w:rPr>
        <w:b w:val="0"/>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39B5660"/>
    <w:multiLevelType w:val="hybridMultilevel"/>
    <w:tmpl w:val="F5F2DC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3B5414E"/>
    <w:multiLevelType w:val="hybridMultilevel"/>
    <w:tmpl w:val="CAC21C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4F0657B"/>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6572BE3"/>
    <w:multiLevelType w:val="hybridMultilevel"/>
    <w:tmpl w:val="C7DE4E1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93F4DBB"/>
    <w:multiLevelType w:val="hybridMultilevel"/>
    <w:tmpl w:val="727221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C657600"/>
    <w:multiLevelType w:val="hybridMultilevel"/>
    <w:tmpl w:val="6534FCCE"/>
    <w:lvl w:ilvl="0" w:tplc="CF7C883E">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E362626"/>
    <w:multiLevelType w:val="hybridMultilevel"/>
    <w:tmpl w:val="254AF4C8"/>
    <w:lvl w:ilvl="0" w:tplc="0413000F">
      <w:start w:val="1"/>
      <w:numFmt w:val="decimal"/>
      <w:lvlText w:val="%1."/>
      <w:lvlJc w:val="left"/>
      <w:pPr>
        <w:ind w:left="720" w:hanging="360"/>
      </w:pPr>
      <w:rPr>
        <w:rFonts w:hint="default"/>
      </w:rPr>
    </w:lvl>
    <w:lvl w:ilvl="1" w:tplc="24704F44">
      <w:start w:val="1"/>
      <w:numFmt w:val="lowerLetter"/>
      <w:lvlText w:val="%2."/>
      <w:lvlJc w:val="left"/>
      <w:pPr>
        <w:ind w:left="1440" w:hanging="360"/>
      </w:pPr>
      <w:rPr>
        <w:rFonts w:hint="default"/>
      </w:rPr>
    </w:lvl>
    <w:lvl w:ilvl="2" w:tplc="3302599C">
      <w:numFmt w:val="bullet"/>
      <w:lvlText w:val="-"/>
      <w:lvlJc w:val="left"/>
      <w:pPr>
        <w:ind w:left="2500" w:hanging="700"/>
      </w:pPr>
      <w:rPr>
        <w:rFonts w:ascii="Verdana" w:eastAsia="MS Mincho" w:hAnsi="Verdana" w:cs="Times New Roman" w:hint="default"/>
      </w:rPr>
    </w:lvl>
    <w:lvl w:ilvl="3" w:tplc="4C664ABE">
      <w:numFmt w:val="bullet"/>
      <w:lvlText w:val="–"/>
      <w:lvlJc w:val="left"/>
      <w:pPr>
        <w:ind w:left="2880" w:hanging="360"/>
      </w:pPr>
      <w:rPr>
        <w:rFonts w:ascii="Verdana" w:eastAsia="MS Mincho" w:hAnsi="Verdana" w:cs="Times New Roman"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FA41C8D"/>
    <w:multiLevelType w:val="hybridMultilevel"/>
    <w:tmpl w:val="FB1AD8E4"/>
    <w:lvl w:ilvl="0" w:tplc="0413000F">
      <w:start w:val="1"/>
      <w:numFmt w:val="decimal"/>
      <w:lvlText w:val="%1."/>
      <w:lvlJc w:val="left"/>
      <w:pPr>
        <w:tabs>
          <w:tab w:val="num" w:pos="720"/>
        </w:tabs>
        <w:ind w:left="720" w:hanging="360"/>
      </w:pPr>
      <w:rPr>
        <w:rFonts w:cs="Times New Roman" w:hint="default"/>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FE55CBB"/>
    <w:multiLevelType w:val="hybridMultilevel"/>
    <w:tmpl w:val="6DB89C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1B54E25"/>
    <w:multiLevelType w:val="hybridMultilevel"/>
    <w:tmpl w:val="2FAE8ED0"/>
    <w:lvl w:ilvl="0" w:tplc="21FAE2A2">
      <w:start w:val="1"/>
      <w:numFmt w:val="decimal"/>
      <w:lvlRestart w:val="0"/>
      <w:pStyle w:val="Nummering"/>
      <w:lvlText w:val="%1."/>
      <w:lvlJc w:val="left"/>
      <w:pPr>
        <w:tabs>
          <w:tab w:val="num" w:pos="1277"/>
        </w:tabs>
        <w:ind w:left="1277" w:hanging="426"/>
      </w:pPr>
      <w:rPr>
        <w:rFonts w:ascii="Verdana" w:hAnsi="Verdana" w:cs="Times New Roman" w:hint="default"/>
        <w:b w:val="0"/>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37F0427"/>
    <w:multiLevelType w:val="hybridMultilevel"/>
    <w:tmpl w:val="1602A1D2"/>
    <w:lvl w:ilvl="0" w:tplc="264697D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616669E"/>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287C53EA"/>
    <w:multiLevelType w:val="hybridMultilevel"/>
    <w:tmpl w:val="F1F4E1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9D21789"/>
    <w:multiLevelType w:val="hybridMultilevel"/>
    <w:tmpl w:val="2DFEC07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2B2552FB"/>
    <w:multiLevelType w:val="hybridMultilevel"/>
    <w:tmpl w:val="8EF4C89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15E0E15"/>
    <w:multiLevelType w:val="hybridMultilevel"/>
    <w:tmpl w:val="AB30E158"/>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253450B"/>
    <w:multiLevelType w:val="hybridMultilevel"/>
    <w:tmpl w:val="E7BA81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26B7F54"/>
    <w:multiLevelType w:val="hybridMultilevel"/>
    <w:tmpl w:val="205CEF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2F52A00"/>
    <w:multiLevelType w:val="hybridMultilevel"/>
    <w:tmpl w:val="F5E63D66"/>
    <w:lvl w:ilvl="0" w:tplc="4C664ABE">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4CE7324"/>
    <w:multiLevelType w:val="hybridMultilevel"/>
    <w:tmpl w:val="F91AF5B6"/>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B711191"/>
    <w:multiLevelType w:val="hybridMultilevel"/>
    <w:tmpl w:val="E5B00E7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3D1D3D0F"/>
    <w:multiLevelType w:val="hybridMultilevel"/>
    <w:tmpl w:val="43B849F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3DB05195"/>
    <w:multiLevelType w:val="hybridMultilevel"/>
    <w:tmpl w:val="E5B00E7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3DBB62A4"/>
    <w:multiLevelType w:val="hybridMultilevel"/>
    <w:tmpl w:val="CF080E5E"/>
    <w:lvl w:ilvl="0" w:tplc="DA9C0D52">
      <w:numFmt w:val="bullet"/>
      <w:lvlText w:val="•"/>
      <w:lvlJc w:val="left"/>
      <w:pPr>
        <w:ind w:left="470" w:hanging="360"/>
      </w:pPr>
      <w:rPr>
        <w:rFonts w:ascii="Arial" w:eastAsia="Arial" w:hAnsi="Arial" w:cs="Arial" w:hint="default"/>
        <w:w w:val="100"/>
        <w:sz w:val="21"/>
        <w:szCs w:val="21"/>
        <w:lang w:val="nl-NL" w:eastAsia="nl-NL" w:bidi="nl-NL"/>
      </w:rPr>
    </w:lvl>
    <w:lvl w:ilvl="1" w:tplc="6366C4B4">
      <w:numFmt w:val="bullet"/>
      <w:lvlText w:val="•"/>
      <w:lvlJc w:val="left"/>
      <w:pPr>
        <w:ind w:left="799" w:hanging="360"/>
      </w:pPr>
      <w:rPr>
        <w:rFonts w:hint="default"/>
        <w:lang w:val="nl-NL" w:eastAsia="nl-NL" w:bidi="nl-NL"/>
      </w:rPr>
    </w:lvl>
    <w:lvl w:ilvl="2" w:tplc="04130003">
      <w:start w:val="1"/>
      <w:numFmt w:val="bullet"/>
      <w:lvlText w:val="o"/>
      <w:lvlJc w:val="left"/>
      <w:pPr>
        <w:ind w:left="1119" w:hanging="360"/>
      </w:pPr>
      <w:rPr>
        <w:rFonts w:ascii="Courier New" w:hAnsi="Courier New" w:cs="Courier New" w:hint="default"/>
        <w:lang w:val="nl-NL" w:eastAsia="nl-NL" w:bidi="nl-NL"/>
      </w:rPr>
    </w:lvl>
    <w:lvl w:ilvl="3" w:tplc="1722C76C">
      <w:numFmt w:val="bullet"/>
      <w:lvlText w:val="•"/>
      <w:lvlJc w:val="left"/>
      <w:pPr>
        <w:ind w:left="1439" w:hanging="360"/>
      </w:pPr>
      <w:rPr>
        <w:rFonts w:hint="default"/>
        <w:lang w:val="nl-NL" w:eastAsia="nl-NL" w:bidi="nl-NL"/>
      </w:rPr>
    </w:lvl>
    <w:lvl w:ilvl="4" w:tplc="F6DCD774">
      <w:numFmt w:val="bullet"/>
      <w:lvlText w:val="•"/>
      <w:lvlJc w:val="left"/>
      <w:pPr>
        <w:ind w:left="1758" w:hanging="360"/>
      </w:pPr>
      <w:rPr>
        <w:rFonts w:hint="default"/>
        <w:lang w:val="nl-NL" w:eastAsia="nl-NL" w:bidi="nl-NL"/>
      </w:rPr>
    </w:lvl>
    <w:lvl w:ilvl="5" w:tplc="1B4A3BAC">
      <w:numFmt w:val="bullet"/>
      <w:lvlText w:val="•"/>
      <w:lvlJc w:val="left"/>
      <w:pPr>
        <w:ind w:left="2078" w:hanging="360"/>
      </w:pPr>
      <w:rPr>
        <w:rFonts w:hint="default"/>
        <w:lang w:val="nl-NL" w:eastAsia="nl-NL" w:bidi="nl-NL"/>
      </w:rPr>
    </w:lvl>
    <w:lvl w:ilvl="6" w:tplc="9934DED6">
      <w:numFmt w:val="bullet"/>
      <w:lvlText w:val="•"/>
      <w:lvlJc w:val="left"/>
      <w:pPr>
        <w:ind w:left="2398" w:hanging="360"/>
      </w:pPr>
      <w:rPr>
        <w:rFonts w:hint="default"/>
        <w:lang w:val="nl-NL" w:eastAsia="nl-NL" w:bidi="nl-NL"/>
      </w:rPr>
    </w:lvl>
    <w:lvl w:ilvl="7" w:tplc="61E03062">
      <w:numFmt w:val="bullet"/>
      <w:lvlText w:val="•"/>
      <w:lvlJc w:val="left"/>
      <w:pPr>
        <w:ind w:left="2717" w:hanging="360"/>
      </w:pPr>
      <w:rPr>
        <w:rFonts w:hint="default"/>
        <w:lang w:val="nl-NL" w:eastAsia="nl-NL" w:bidi="nl-NL"/>
      </w:rPr>
    </w:lvl>
    <w:lvl w:ilvl="8" w:tplc="7D6AD7F8">
      <w:numFmt w:val="bullet"/>
      <w:lvlText w:val="•"/>
      <w:lvlJc w:val="left"/>
      <w:pPr>
        <w:ind w:left="3037" w:hanging="360"/>
      </w:pPr>
      <w:rPr>
        <w:rFonts w:hint="default"/>
        <w:lang w:val="nl-NL" w:eastAsia="nl-NL" w:bidi="nl-NL"/>
      </w:rPr>
    </w:lvl>
  </w:abstractNum>
  <w:abstractNum w:abstractNumId="33" w15:restartNumberingAfterBreak="0">
    <w:nsid w:val="3DFD46D3"/>
    <w:multiLevelType w:val="hybridMultilevel"/>
    <w:tmpl w:val="C1AA4FD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3E450E35"/>
    <w:multiLevelType w:val="hybridMultilevel"/>
    <w:tmpl w:val="EF5C378E"/>
    <w:lvl w:ilvl="0" w:tplc="0413000F">
      <w:start w:val="1"/>
      <w:numFmt w:val="decimal"/>
      <w:lvlText w:val="%1."/>
      <w:lvlJc w:val="left"/>
      <w:pPr>
        <w:ind w:left="720" w:hanging="360"/>
      </w:pPr>
      <w:rPr>
        <w:rFonts w:hint="default"/>
      </w:rPr>
    </w:lvl>
    <w:lvl w:ilvl="1" w:tplc="0413001B">
      <w:start w:val="1"/>
      <w:numFmt w:val="lowerRoman"/>
      <w:lvlText w:val="%2."/>
      <w:lvlJc w:val="righ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3EC12443"/>
    <w:multiLevelType w:val="hybridMultilevel"/>
    <w:tmpl w:val="D27460D8"/>
    <w:lvl w:ilvl="0" w:tplc="4C664ABE">
      <w:numFmt w:val="bullet"/>
      <w:lvlText w:val="–"/>
      <w:lvlJc w:val="left"/>
      <w:pPr>
        <w:ind w:left="720" w:hanging="360"/>
      </w:pPr>
      <w:rPr>
        <w:rFonts w:ascii="Verdana" w:eastAsia="MS Mincho"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3F277325"/>
    <w:multiLevelType w:val="hybridMultilevel"/>
    <w:tmpl w:val="448C44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41157CD4"/>
    <w:multiLevelType w:val="hybridMultilevel"/>
    <w:tmpl w:val="661CBFB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41FF2604"/>
    <w:multiLevelType w:val="hybridMultilevel"/>
    <w:tmpl w:val="2CE6C4A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42642B05"/>
    <w:multiLevelType w:val="hybridMultilevel"/>
    <w:tmpl w:val="048A89AA"/>
    <w:lvl w:ilvl="0" w:tplc="DA9C0D52">
      <w:numFmt w:val="bullet"/>
      <w:lvlText w:val="•"/>
      <w:lvlJc w:val="left"/>
      <w:pPr>
        <w:ind w:left="470" w:hanging="360"/>
      </w:pPr>
      <w:rPr>
        <w:rFonts w:ascii="Arial" w:eastAsia="Arial" w:hAnsi="Arial" w:cs="Arial" w:hint="default"/>
        <w:w w:val="100"/>
        <w:sz w:val="21"/>
        <w:szCs w:val="21"/>
        <w:lang w:val="nl-NL" w:eastAsia="nl-NL" w:bidi="nl-NL"/>
      </w:rPr>
    </w:lvl>
    <w:lvl w:ilvl="1" w:tplc="6366C4B4">
      <w:numFmt w:val="bullet"/>
      <w:lvlText w:val="•"/>
      <w:lvlJc w:val="left"/>
      <w:pPr>
        <w:ind w:left="799" w:hanging="360"/>
      </w:pPr>
      <w:rPr>
        <w:rFonts w:hint="default"/>
        <w:lang w:val="nl-NL" w:eastAsia="nl-NL" w:bidi="nl-NL"/>
      </w:rPr>
    </w:lvl>
    <w:lvl w:ilvl="2" w:tplc="D3225AAE">
      <w:numFmt w:val="bullet"/>
      <w:lvlText w:val="•"/>
      <w:lvlJc w:val="left"/>
      <w:pPr>
        <w:ind w:left="1119" w:hanging="360"/>
      </w:pPr>
      <w:rPr>
        <w:rFonts w:hint="default"/>
        <w:lang w:val="nl-NL" w:eastAsia="nl-NL" w:bidi="nl-NL"/>
      </w:rPr>
    </w:lvl>
    <w:lvl w:ilvl="3" w:tplc="1722C76C">
      <w:numFmt w:val="bullet"/>
      <w:lvlText w:val="•"/>
      <w:lvlJc w:val="left"/>
      <w:pPr>
        <w:ind w:left="1439" w:hanging="360"/>
      </w:pPr>
      <w:rPr>
        <w:rFonts w:hint="default"/>
        <w:lang w:val="nl-NL" w:eastAsia="nl-NL" w:bidi="nl-NL"/>
      </w:rPr>
    </w:lvl>
    <w:lvl w:ilvl="4" w:tplc="F6DCD774">
      <w:numFmt w:val="bullet"/>
      <w:lvlText w:val="•"/>
      <w:lvlJc w:val="left"/>
      <w:pPr>
        <w:ind w:left="1758" w:hanging="360"/>
      </w:pPr>
      <w:rPr>
        <w:rFonts w:hint="default"/>
        <w:lang w:val="nl-NL" w:eastAsia="nl-NL" w:bidi="nl-NL"/>
      </w:rPr>
    </w:lvl>
    <w:lvl w:ilvl="5" w:tplc="1B4A3BAC">
      <w:numFmt w:val="bullet"/>
      <w:lvlText w:val="•"/>
      <w:lvlJc w:val="left"/>
      <w:pPr>
        <w:ind w:left="2078" w:hanging="360"/>
      </w:pPr>
      <w:rPr>
        <w:rFonts w:hint="default"/>
        <w:lang w:val="nl-NL" w:eastAsia="nl-NL" w:bidi="nl-NL"/>
      </w:rPr>
    </w:lvl>
    <w:lvl w:ilvl="6" w:tplc="9934DED6">
      <w:numFmt w:val="bullet"/>
      <w:lvlText w:val="•"/>
      <w:lvlJc w:val="left"/>
      <w:pPr>
        <w:ind w:left="2398" w:hanging="360"/>
      </w:pPr>
      <w:rPr>
        <w:rFonts w:hint="default"/>
        <w:lang w:val="nl-NL" w:eastAsia="nl-NL" w:bidi="nl-NL"/>
      </w:rPr>
    </w:lvl>
    <w:lvl w:ilvl="7" w:tplc="61E03062">
      <w:numFmt w:val="bullet"/>
      <w:lvlText w:val="•"/>
      <w:lvlJc w:val="left"/>
      <w:pPr>
        <w:ind w:left="2717" w:hanging="360"/>
      </w:pPr>
      <w:rPr>
        <w:rFonts w:hint="default"/>
        <w:lang w:val="nl-NL" w:eastAsia="nl-NL" w:bidi="nl-NL"/>
      </w:rPr>
    </w:lvl>
    <w:lvl w:ilvl="8" w:tplc="7D6AD7F8">
      <w:numFmt w:val="bullet"/>
      <w:lvlText w:val="•"/>
      <w:lvlJc w:val="left"/>
      <w:pPr>
        <w:ind w:left="3037" w:hanging="360"/>
      </w:pPr>
      <w:rPr>
        <w:rFonts w:hint="default"/>
        <w:lang w:val="nl-NL" w:eastAsia="nl-NL" w:bidi="nl-NL"/>
      </w:rPr>
    </w:lvl>
  </w:abstractNum>
  <w:abstractNum w:abstractNumId="40" w15:restartNumberingAfterBreak="0">
    <w:nsid w:val="429173F5"/>
    <w:multiLevelType w:val="hybridMultilevel"/>
    <w:tmpl w:val="B5481BD2"/>
    <w:lvl w:ilvl="0" w:tplc="04130001">
      <w:start w:val="1"/>
      <w:numFmt w:val="upperLetter"/>
      <w:pStyle w:val="Appendix"/>
      <w:lvlText w:val="%1."/>
      <w:lvlJc w:val="left"/>
      <w:pPr>
        <w:tabs>
          <w:tab w:val="num" w:pos="0"/>
        </w:tabs>
        <w:ind w:hanging="567"/>
      </w:pPr>
      <w:rPr>
        <w:rFonts w:cs="Times New Roman" w:hint="default"/>
      </w:rPr>
    </w:lvl>
    <w:lvl w:ilvl="1" w:tplc="04130003" w:tentative="1">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41" w15:restartNumberingAfterBreak="0">
    <w:nsid w:val="43776345"/>
    <w:multiLevelType w:val="hybridMultilevel"/>
    <w:tmpl w:val="F128155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43985E4F"/>
    <w:multiLevelType w:val="hybridMultilevel"/>
    <w:tmpl w:val="7E5E480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4488549B"/>
    <w:multiLevelType w:val="hybridMultilevel"/>
    <w:tmpl w:val="1542DA9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475A1412"/>
    <w:multiLevelType w:val="hybridMultilevel"/>
    <w:tmpl w:val="4E1C1E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4941172E"/>
    <w:multiLevelType w:val="hybridMultilevel"/>
    <w:tmpl w:val="0756B50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4C982BE9"/>
    <w:multiLevelType w:val="hybridMultilevel"/>
    <w:tmpl w:val="4EA20DE4"/>
    <w:lvl w:ilvl="0" w:tplc="D778C594">
      <w:numFmt w:val="bullet"/>
      <w:lvlText w:val="-"/>
      <w:lvlJc w:val="left"/>
      <w:pPr>
        <w:ind w:left="720" w:hanging="360"/>
      </w:pPr>
      <w:rPr>
        <w:rFonts w:ascii="Segoe UI" w:eastAsiaTheme="minorHAnsi" w:hAnsi="Segoe UI" w:cs="Segoe U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4DD94064"/>
    <w:multiLevelType w:val="hybridMultilevel"/>
    <w:tmpl w:val="1748AB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4E53126F"/>
    <w:multiLevelType w:val="hybridMultilevel"/>
    <w:tmpl w:val="72AEEA72"/>
    <w:lvl w:ilvl="0" w:tplc="C562C896">
      <w:start w:val="1"/>
      <w:numFmt w:val="decimal"/>
      <w:pStyle w:val="Kop6Bijlage"/>
      <w:lvlText w:val="%1."/>
      <w:lvlJc w:val="left"/>
      <w:pPr>
        <w:ind w:left="720" w:hanging="360"/>
      </w:pPr>
      <w:rPr>
        <w:rFonts w:ascii="Verdana" w:hAnsi="Verdana"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4F5A6D52"/>
    <w:multiLevelType w:val="hybridMultilevel"/>
    <w:tmpl w:val="87ECFDF4"/>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50A8137A"/>
    <w:multiLevelType w:val="hybridMultilevel"/>
    <w:tmpl w:val="D504763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51641FB2"/>
    <w:multiLevelType w:val="hybridMultilevel"/>
    <w:tmpl w:val="460807AA"/>
    <w:lvl w:ilvl="0" w:tplc="8D88FB76">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51910091"/>
    <w:multiLevelType w:val="hybridMultilevel"/>
    <w:tmpl w:val="AFB4085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52EB4AA1"/>
    <w:multiLevelType w:val="hybridMultilevel"/>
    <w:tmpl w:val="ACB4159A"/>
    <w:lvl w:ilvl="0" w:tplc="9A4E34A0">
      <w:start w:val="1"/>
      <w:numFmt w:val="decimal"/>
      <w:lvlText w:val="%1."/>
      <w:lvlJc w:val="left"/>
      <w:pPr>
        <w:ind w:left="720" w:hanging="360"/>
      </w:pPr>
      <w:rPr>
        <w:rFonts w:hint="default"/>
        <w:sz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4" w15:restartNumberingAfterBreak="0">
    <w:nsid w:val="55C40BB0"/>
    <w:multiLevelType w:val="hybridMultilevel"/>
    <w:tmpl w:val="385A40EC"/>
    <w:lvl w:ilvl="0" w:tplc="FFFFFFFF">
      <w:start w:val="5"/>
      <w:numFmt w:val="bullet"/>
      <w:pStyle w:val="Lijstopsomteken2"/>
      <w:lvlText w:val="-"/>
      <w:lvlJc w:val="left"/>
      <w:pPr>
        <w:tabs>
          <w:tab w:val="num" w:pos="567"/>
        </w:tabs>
        <w:ind w:left="567" w:hanging="284"/>
      </w:pPr>
      <w:rPr>
        <w:rFonts w:ascii="Verdana" w:hAnsi="Verdana" w:hint="default"/>
        <w:sz w:val="20"/>
      </w:rPr>
    </w:lvl>
    <w:lvl w:ilvl="1" w:tplc="FFFFFFFF">
      <w:start w:val="1"/>
      <w:numFmt w:val="bullet"/>
      <w:lvlText w:val="o"/>
      <w:lvlJc w:val="left"/>
      <w:pPr>
        <w:tabs>
          <w:tab w:val="num" w:pos="1723"/>
        </w:tabs>
        <w:ind w:left="1723" w:hanging="360"/>
      </w:pPr>
      <w:rPr>
        <w:rFonts w:ascii="Courier New" w:hAnsi="Courier New" w:hint="default"/>
      </w:rPr>
    </w:lvl>
    <w:lvl w:ilvl="2" w:tplc="FFFFFFFF" w:tentative="1">
      <w:start w:val="1"/>
      <w:numFmt w:val="bullet"/>
      <w:lvlText w:val=""/>
      <w:lvlJc w:val="left"/>
      <w:pPr>
        <w:tabs>
          <w:tab w:val="num" w:pos="2443"/>
        </w:tabs>
        <w:ind w:left="2443" w:hanging="360"/>
      </w:pPr>
      <w:rPr>
        <w:rFonts w:ascii="Wingdings" w:hAnsi="Wingdings" w:hint="default"/>
      </w:rPr>
    </w:lvl>
    <w:lvl w:ilvl="3" w:tplc="FFFFFFFF" w:tentative="1">
      <w:start w:val="1"/>
      <w:numFmt w:val="bullet"/>
      <w:lvlText w:val=""/>
      <w:lvlJc w:val="left"/>
      <w:pPr>
        <w:tabs>
          <w:tab w:val="num" w:pos="3163"/>
        </w:tabs>
        <w:ind w:left="3163" w:hanging="360"/>
      </w:pPr>
      <w:rPr>
        <w:rFonts w:ascii="Symbol" w:hAnsi="Symbol" w:hint="default"/>
      </w:rPr>
    </w:lvl>
    <w:lvl w:ilvl="4" w:tplc="FFFFFFFF" w:tentative="1">
      <w:start w:val="1"/>
      <w:numFmt w:val="bullet"/>
      <w:lvlText w:val="o"/>
      <w:lvlJc w:val="left"/>
      <w:pPr>
        <w:tabs>
          <w:tab w:val="num" w:pos="3883"/>
        </w:tabs>
        <w:ind w:left="3883" w:hanging="360"/>
      </w:pPr>
      <w:rPr>
        <w:rFonts w:ascii="Courier New" w:hAnsi="Courier New" w:hint="default"/>
      </w:rPr>
    </w:lvl>
    <w:lvl w:ilvl="5" w:tplc="FFFFFFFF" w:tentative="1">
      <w:start w:val="1"/>
      <w:numFmt w:val="bullet"/>
      <w:lvlText w:val=""/>
      <w:lvlJc w:val="left"/>
      <w:pPr>
        <w:tabs>
          <w:tab w:val="num" w:pos="4603"/>
        </w:tabs>
        <w:ind w:left="4603" w:hanging="360"/>
      </w:pPr>
      <w:rPr>
        <w:rFonts w:ascii="Wingdings" w:hAnsi="Wingdings" w:hint="default"/>
      </w:rPr>
    </w:lvl>
    <w:lvl w:ilvl="6" w:tplc="FFFFFFFF" w:tentative="1">
      <w:start w:val="1"/>
      <w:numFmt w:val="bullet"/>
      <w:lvlText w:val=""/>
      <w:lvlJc w:val="left"/>
      <w:pPr>
        <w:tabs>
          <w:tab w:val="num" w:pos="5323"/>
        </w:tabs>
        <w:ind w:left="5323" w:hanging="360"/>
      </w:pPr>
      <w:rPr>
        <w:rFonts w:ascii="Symbol" w:hAnsi="Symbol" w:hint="default"/>
      </w:rPr>
    </w:lvl>
    <w:lvl w:ilvl="7" w:tplc="FFFFFFFF" w:tentative="1">
      <w:start w:val="1"/>
      <w:numFmt w:val="bullet"/>
      <w:lvlText w:val="o"/>
      <w:lvlJc w:val="left"/>
      <w:pPr>
        <w:tabs>
          <w:tab w:val="num" w:pos="6043"/>
        </w:tabs>
        <w:ind w:left="6043" w:hanging="360"/>
      </w:pPr>
      <w:rPr>
        <w:rFonts w:ascii="Courier New" w:hAnsi="Courier New" w:hint="default"/>
      </w:rPr>
    </w:lvl>
    <w:lvl w:ilvl="8" w:tplc="FFFFFFFF" w:tentative="1">
      <w:start w:val="1"/>
      <w:numFmt w:val="bullet"/>
      <w:lvlText w:val=""/>
      <w:lvlJc w:val="left"/>
      <w:pPr>
        <w:tabs>
          <w:tab w:val="num" w:pos="6763"/>
        </w:tabs>
        <w:ind w:left="6763" w:hanging="360"/>
      </w:pPr>
      <w:rPr>
        <w:rFonts w:ascii="Wingdings" w:hAnsi="Wingdings" w:hint="default"/>
      </w:rPr>
    </w:lvl>
  </w:abstractNum>
  <w:abstractNum w:abstractNumId="55" w15:restartNumberingAfterBreak="0">
    <w:nsid w:val="59265D3B"/>
    <w:multiLevelType w:val="hybridMultilevel"/>
    <w:tmpl w:val="B2B07AA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5AFA6EA0"/>
    <w:multiLevelType w:val="hybridMultilevel"/>
    <w:tmpl w:val="2B5CD45A"/>
    <w:lvl w:ilvl="0" w:tplc="FFFFFFFF">
      <w:start w:val="1"/>
      <w:numFmt w:val="bullet"/>
      <w:pStyle w:val="Opsomming"/>
      <w:lvlText w:val=""/>
      <w:lvlJc w:val="left"/>
      <w:pPr>
        <w:tabs>
          <w:tab w:val="num" w:pos="1276"/>
        </w:tabs>
        <w:ind w:left="1276" w:hanging="425"/>
      </w:pPr>
      <w:rPr>
        <w:rFonts w:ascii="Wingdings" w:hAnsi="Wingdings"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7" w15:restartNumberingAfterBreak="0">
    <w:nsid w:val="5C0B6394"/>
    <w:multiLevelType w:val="hybridMultilevel"/>
    <w:tmpl w:val="32CAEDC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8" w15:restartNumberingAfterBreak="0">
    <w:nsid w:val="5E565A3C"/>
    <w:multiLevelType w:val="hybridMultilevel"/>
    <w:tmpl w:val="DDD0FD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5E8B4D7D"/>
    <w:multiLevelType w:val="hybridMultilevel"/>
    <w:tmpl w:val="E84E837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15:restartNumberingAfterBreak="0">
    <w:nsid w:val="5F563805"/>
    <w:multiLevelType w:val="hybridMultilevel"/>
    <w:tmpl w:val="981270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1" w15:restartNumberingAfterBreak="0">
    <w:nsid w:val="6319119B"/>
    <w:multiLevelType w:val="hybridMultilevel"/>
    <w:tmpl w:val="42DA04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2" w15:restartNumberingAfterBreak="0">
    <w:nsid w:val="64641809"/>
    <w:multiLevelType w:val="hybridMultilevel"/>
    <w:tmpl w:val="7C32F89C"/>
    <w:lvl w:ilvl="0" w:tplc="04130019">
      <w:start w:val="1"/>
      <w:numFmt w:val="lowerLetter"/>
      <w:lvlText w:val="%1."/>
      <w:lvlJc w:val="left"/>
      <w:pPr>
        <w:ind w:left="720" w:hanging="360"/>
      </w:pPr>
      <w:rPr>
        <w:rFonts w:hint="default"/>
      </w:rPr>
    </w:lvl>
    <w:lvl w:ilvl="1" w:tplc="0413001B">
      <w:start w:val="1"/>
      <w:numFmt w:val="lowerRoman"/>
      <w:lvlText w:val="%2."/>
      <w:lvlJc w:val="righ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3" w15:restartNumberingAfterBreak="0">
    <w:nsid w:val="649F0149"/>
    <w:multiLevelType w:val="hybridMultilevel"/>
    <w:tmpl w:val="081ECF7A"/>
    <w:lvl w:ilvl="0" w:tplc="9A4E34A0">
      <w:start w:val="1"/>
      <w:numFmt w:val="decimal"/>
      <w:lvlText w:val="%1."/>
      <w:lvlJc w:val="left"/>
      <w:pPr>
        <w:ind w:left="720" w:hanging="360"/>
      </w:pPr>
      <w:rPr>
        <w:rFonts w:hint="default"/>
        <w:sz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4" w15:restartNumberingAfterBreak="0">
    <w:nsid w:val="65081FB2"/>
    <w:multiLevelType w:val="multilevel"/>
    <w:tmpl w:val="6A8E3350"/>
    <w:lvl w:ilvl="0">
      <w:start w:val="1"/>
      <w:numFmt w:val="decimal"/>
      <w:lvlText w:val="%1."/>
      <w:lvlJc w:val="left"/>
      <w:pPr>
        <w:tabs>
          <w:tab w:val="num" w:pos="1534"/>
        </w:tabs>
        <w:ind w:left="1534" w:hanging="360"/>
      </w:pPr>
      <w:rPr>
        <w:rFonts w:cs="Times New Roman" w:hint="default"/>
      </w:rPr>
    </w:lvl>
    <w:lvl w:ilvl="1">
      <w:start w:val="1"/>
      <w:numFmt w:val="decimal"/>
      <w:lvlText w:val="%1.%2."/>
      <w:lvlJc w:val="left"/>
      <w:pPr>
        <w:tabs>
          <w:tab w:val="num" w:pos="1966"/>
        </w:tabs>
        <w:ind w:left="1966" w:hanging="432"/>
      </w:pPr>
      <w:rPr>
        <w:rFonts w:cs="Times New Roman" w:hint="default"/>
      </w:rPr>
    </w:lvl>
    <w:lvl w:ilvl="2">
      <w:start w:val="1"/>
      <w:numFmt w:val="decimal"/>
      <w:pStyle w:val="OpmaakprofielKop3Eersteregel127cm"/>
      <w:lvlText w:val="%1.%2.%3."/>
      <w:lvlJc w:val="left"/>
      <w:pPr>
        <w:tabs>
          <w:tab w:val="num" w:pos="2398"/>
        </w:tabs>
        <w:ind w:left="2398" w:hanging="504"/>
      </w:pPr>
      <w:rPr>
        <w:rFonts w:cs="Times New Roman" w:hint="default"/>
      </w:rPr>
    </w:lvl>
    <w:lvl w:ilvl="3">
      <w:start w:val="1"/>
      <w:numFmt w:val="decimal"/>
      <w:lvlText w:val="%1.%2.%3.%4."/>
      <w:lvlJc w:val="left"/>
      <w:pPr>
        <w:tabs>
          <w:tab w:val="num" w:pos="2902"/>
        </w:tabs>
        <w:ind w:left="2902" w:hanging="648"/>
      </w:pPr>
      <w:rPr>
        <w:rFonts w:cs="Times New Roman" w:hint="default"/>
      </w:rPr>
    </w:lvl>
    <w:lvl w:ilvl="4">
      <w:start w:val="1"/>
      <w:numFmt w:val="decimal"/>
      <w:lvlText w:val="%1.%2.%3.%4.%5."/>
      <w:lvlJc w:val="left"/>
      <w:pPr>
        <w:tabs>
          <w:tab w:val="num" w:pos="3406"/>
        </w:tabs>
        <w:ind w:left="3406" w:hanging="792"/>
      </w:pPr>
      <w:rPr>
        <w:rFonts w:cs="Times New Roman" w:hint="default"/>
      </w:rPr>
    </w:lvl>
    <w:lvl w:ilvl="5">
      <w:start w:val="1"/>
      <w:numFmt w:val="decimal"/>
      <w:lvlText w:val="%1.%2.%3.%4.%5.%6."/>
      <w:lvlJc w:val="left"/>
      <w:pPr>
        <w:tabs>
          <w:tab w:val="num" w:pos="3910"/>
        </w:tabs>
        <w:ind w:left="3910" w:hanging="936"/>
      </w:pPr>
      <w:rPr>
        <w:rFonts w:cs="Times New Roman" w:hint="default"/>
      </w:rPr>
    </w:lvl>
    <w:lvl w:ilvl="6">
      <w:start w:val="1"/>
      <w:numFmt w:val="decimal"/>
      <w:lvlText w:val="%1.%2.%3.%4.%5.%6.%7."/>
      <w:lvlJc w:val="left"/>
      <w:pPr>
        <w:tabs>
          <w:tab w:val="num" w:pos="4414"/>
        </w:tabs>
        <w:ind w:left="4414" w:hanging="1080"/>
      </w:pPr>
      <w:rPr>
        <w:rFonts w:cs="Times New Roman" w:hint="default"/>
      </w:rPr>
    </w:lvl>
    <w:lvl w:ilvl="7">
      <w:start w:val="1"/>
      <w:numFmt w:val="decimal"/>
      <w:lvlText w:val="%1.%2.%3.%4.%5.%6.%7.%8."/>
      <w:lvlJc w:val="left"/>
      <w:pPr>
        <w:tabs>
          <w:tab w:val="num" w:pos="5134"/>
        </w:tabs>
        <w:ind w:left="4918" w:hanging="1224"/>
      </w:pPr>
      <w:rPr>
        <w:rFonts w:cs="Times New Roman" w:hint="default"/>
      </w:rPr>
    </w:lvl>
    <w:lvl w:ilvl="8">
      <w:start w:val="1"/>
      <w:numFmt w:val="decimal"/>
      <w:lvlText w:val="%1.%2.%3.%4.%5.%6.%7.%8.%9."/>
      <w:lvlJc w:val="left"/>
      <w:pPr>
        <w:tabs>
          <w:tab w:val="num" w:pos="5494"/>
        </w:tabs>
        <w:ind w:left="5494" w:hanging="1440"/>
      </w:pPr>
      <w:rPr>
        <w:rFonts w:cs="Times New Roman" w:hint="default"/>
      </w:rPr>
    </w:lvl>
  </w:abstractNum>
  <w:abstractNum w:abstractNumId="65" w15:restartNumberingAfterBreak="0">
    <w:nsid w:val="65582D7B"/>
    <w:multiLevelType w:val="hybridMultilevel"/>
    <w:tmpl w:val="C3DEAA3A"/>
    <w:lvl w:ilvl="0" w:tplc="0413000F">
      <w:start w:val="1"/>
      <w:numFmt w:val="decimal"/>
      <w:lvlText w:val="%1."/>
      <w:lvlJc w:val="left"/>
      <w:pPr>
        <w:ind w:left="720" w:hanging="360"/>
      </w:pPr>
      <w:rPr>
        <w:rFonts w:hint="default"/>
      </w:rPr>
    </w:lvl>
    <w:lvl w:ilvl="1" w:tplc="0413001B">
      <w:start w:val="1"/>
      <w:numFmt w:val="lowerRoman"/>
      <w:lvlText w:val="%2."/>
      <w:lvlJc w:val="righ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6" w15:restartNumberingAfterBreak="0">
    <w:nsid w:val="656B04FD"/>
    <w:multiLevelType w:val="hybridMultilevel"/>
    <w:tmpl w:val="04A8F9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7" w15:restartNumberingAfterBreak="0">
    <w:nsid w:val="693C7235"/>
    <w:multiLevelType w:val="hybridMultilevel"/>
    <w:tmpl w:val="B2A622F0"/>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8" w15:restartNumberingAfterBreak="0">
    <w:nsid w:val="6AC60B0D"/>
    <w:multiLevelType w:val="hybridMultilevel"/>
    <w:tmpl w:val="54189A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9" w15:restartNumberingAfterBreak="0">
    <w:nsid w:val="6D0E7CB0"/>
    <w:multiLevelType w:val="hybridMultilevel"/>
    <w:tmpl w:val="9BACAD84"/>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0" w15:restartNumberingAfterBreak="0">
    <w:nsid w:val="6E1A2D61"/>
    <w:multiLevelType w:val="hybridMultilevel"/>
    <w:tmpl w:val="2DCA28FE"/>
    <w:lvl w:ilvl="0" w:tplc="4C664ABE">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1" w15:restartNumberingAfterBreak="0">
    <w:nsid w:val="702A3D34"/>
    <w:multiLevelType w:val="hybridMultilevel"/>
    <w:tmpl w:val="42D8AED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2" w15:restartNumberingAfterBreak="0">
    <w:nsid w:val="70D15467"/>
    <w:multiLevelType w:val="hybridMultilevel"/>
    <w:tmpl w:val="74CAEB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3" w15:restartNumberingAfterBreak="0">
    <w:nsid w:val="713B2CD1"/>
    <w:multiLevelType w:val="hybridMultilevel"/>
    <w:tmpl w:val="2EC6EC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4" w15:restartNumberingAfterBreak="0">
    <w:nsid w:val="75CF5F03"/>
    <w:multiLevelType w:val="hybridMultilevel"/>
    <w:tmpl w:val="06ECC760"/>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5" w15:restartNumberingAfterBreak="0">
    <w:nsid w:val="761F4CF5"/>
    <w:multiLevelType w:val="hybridMultilevel"/>
    <w:tmpl w:val="525051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6" w15:restartNumberingAfterBreak="0">
    <w:nsid w:val="76B14559"/>
    <w:multiLevelType w:val="hybridMultilevel"/>
    <w:tmpl w:val="004EF936"/>
    <w:lvl w:ilvl="0" w:tplc="264697D6">
      <w:start w:val="1"/>
      <w:numFmt w:val="bullet"/>
      <w:lvlText w:val=""/>
      <w:lvlJc w:val="left"/>
      <w:pPr>
        <w:ind w:left="720" w:hanging="360"/>
      </w:pPr>
      <w:rPr>
        <w:rFonts w:ascii="Symbol" w:hAnsi="Symbol" w:hint="default"/>
      </w:rPr>
    </w:lvl>
    <w:lvl w:ilvl="1" w:tplc="5704C762">
      <w:numFmt w:val="bullet"/>
      <w:lvlText w:val="•"/>
      <w:lvlJc w:val="left"/>
      <w:pPr>
        <w:ind w:left="1680" w:hanging="600"/>
      </w:pPr>
      <w:rPr>
        <w:rFonts w:ascii="Verdana" w:eastAsiaTheme="minorHAnsi" w:hAnsi="Verdana" w:cstheme="minorBid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7" w15:restartNumberingAfterBreak="0">
    <w:nsid w:val="79CF50AE"/>
    <w:multiLevelType w:val="hybridMultilevel"/>
    <w:tmpl w:val="B27A90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8" w15:restartNumberingAfterBreak="0">
    <w:nsid w:val="7B2D4BC0"/>
    <w:multiLevelType w:val="hybridMultilevel"/>
    <w:tmpl w:val="B7361090"/>
    <w:lvl w:ilvl="0" w:tplc="FFFFFFFF">
      <w:start w:val="1"/>
      <w:numFmt w:val="lowerLetter"/>
      <w:lvlText w:val="%1."/>
      <w:lvlJc w:val="left"/>
      <w:pPr>
        <w:ind w:left="720" w:hanging="360"/>
      </w:pPr>
      <w:rPr>
        <w:rFonts w:cs="Times New Roman" w:hint="default"/>
      </w:rPr>
    </w:lvl>
    <w:lvl w:ilvl="1" w:tplc="04130003">
      <w:start w:val="1"/>
      <w:numFmt w:val="bullet"/>
      <w:lvlText w:val="o"/>
      <w:lvlJc w:val="left"/>
      <w:pPr>
        <w:ind w:left="1440" w:hanging="360"/>
      </w:pPr>
      <w:rPr>
        <w:rFonts w:ascii="Courier New" w:hAnsi="Courier New" w:cs="Courier New" w:hint="default"/>
      </w:rPr>
    </w:lvl>
    <w:lvl w:ilvl="2" w:tplc="1BE44490">
      <w:numFmt w:val="bullet"/>
      <w:lvlText w:val="-"/>
      <w:lvlJc w:val="left"/>
      <w:pPr>
        <w:ind w:left="2500" w:hanging="700"/>
      </w:pPr>
      <w:rPr>
        <w:rFonts w:ascii="Verdana" w:eastAsia="MS Mincho" w:hAnsi="Verdana" w:cs="Times New Roman"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9" w15:restartNumberingAfterBreak="0">
    <w:nsid w:val="7B82064F"/>
    <w:multiLevelType w:val="hybridMultilevel"/>
    <w:tmpl w:val="E848D0FA"/>
    <w:lvl w:ilvl="0" w:tplc="264697D6">
      <w:start w:val="1"/>
      <w:numFmt w:val="bullet"/>
      <w:lvlText w:val=""/>
      <w:lvlJc w:val="left"/>
      <w:pPr>
        <w:ind w:left="720" w:hanging="360"/>
      </w:pPr>
      <w:rPr>
        <w:rFonts w:ascii="Symbol" w:hAnsi="Symbol" w:hint="default"/>
        <w:w w:val="100"/>
        <w:sz w:val="22"/>
        <w:szCs w:val="22"/>
        <w:lang w:val="nl-NL" w:eastAsia="nl-NL" w:bidi="nl-NL"/>
      </w:rPr>
    </w:lvl>
    <w:lvl w:ilvl="1" w:tplc="04130003" w:tentative="1">
      <w:start w:val="1"/>
      <w:numFmt w:val="bullet"/>
      <w:lvlText w:val="o"/>
      <w:lvlJc w:val="left"/>
      <w:pPr>
        <w:ind w:left="1688" w:hanging="360"/>
      </w:pPr>
      <w:rPr>
        <w:rFonts w:ascii="Courier New" w:hAnsi="Courier New" w:cs="Courier New" w:hint="default"/>
      </w:rPr>
    </w:lvl>
    <w:lvl w:ilvl="2" w:tplc="04130005" w:tentative="1">
      <w:start w:val="1"/>
      <w:numFmt w:val="bullet"/>
      <w:lvlText w:val=""/>
      <w:lvlJc w:val="left"/>
      <w:pPr>
        <w:ind w:left="2408" w:hanging="360"/>
      </w:pPr>
      <w:rPr>
        <w:rFonts w:ascii="Wingdings" w:hAnsi="Wingdings" w:hint="default"/>
      </w:rPr>
    </w:lvl>
    <w:lvl w:ilvl="3" w:tplc="04130001" w:tentative="1">
      <w:start w:val="1"/>
      <w:numFmt w:val="bullet"/>
      <w:lvlText w:val=""/>
      <w:lvlJc w:val="left"/>
      <w:pPr>
        <w:ind w:left="3128" w:hanging="360"/>
      </w:pPr>
      <w:rPr>
        <w:rFonts w:ascii="Symbol" w:hAnsi="Symbol" w:hint="default"/>
      </w:rPr>
    </w:lvl>
    <w:lvl w:ilvl="4" w:tplc="04130003" w:tentative="1">
      <w:start w:val="1"/>
      <w:numFmt w:val="bullet"/>
      <w:lvlText w:val="o"/>
      <w:lvlJc w:val="left"/>
      <w:pPr>
        <w:ind w:left="3848" w:hanging="360"/>
      </w:pPr>
      <w:rPr>
        <w:rFonts w:ascii="Courier New" w:hAnsi="Courier New" w:cs="Courier New" w:hint="default"/>
      </w:rPr>
    </w:lvl>
    <w:lvl w:ilvl="5" w:tplc="04130005" w:tentative="1">
      <w:start w:val="1"/>
      <w:numFmt w:val="bullet"/>
      <w:lvlText w:val=""/>
      <w:lvlJc w:val="left"/>
      <w:pPr>
        <w:ind w:left="4568" w:hanging="360"/>
      </w:pPr>
      <w:rPr>
        <w:rFonts w:ascii="Wingdings" w:hAnsi="Wingdings" w:hint="default"/>
      </w:rPr>
    </w:lvl>
    <w:lvl w:ilvl="6" w:tplc="04130001" w:tentative="1">
      <w:start w:val="1"/>
      <w:numFmt w:val="bullet"/>
      <w:lvlText w:val=""/>
      <w:lvlJc w:val="left"/>
      <w:pPr>
        <w:ind w:left="5288" w:hanging="360"/>
      </w:pPr>
      <w:rPr>
        <w:rFonts w:ascii="Symbol" w:hAnsi="Symbol" w:hint="default"/>
      </w:rPr>
    </w:lvl>
    <w:lvl w:ilvl="7" w:tplc="04130003" w:tentative="1">
      <w:start w:val="1"/>
      <w:numFmt w:val="bullet"/>
      <w:lvlText w:val="o"/>
      <w:lvlJc w:val="left"/>
      <w:pPr>
        <w:ind w:left="6008" w:hanging="360"/>
      </w:pPr>
      <w:rPr>
        <w:rFonts w:ascii="Courier New" w:hAnsi="Courier New" w:cs="Courier New" w:hint="default"/>
      </w:rPr>
    </w:lvl>
    <w:lvl w:ilvl="8" w:tplc="04130005" w:tentative="1">
      <w:start w:val="1"/>
      <w:numFmt w:val="bullet"/>
      <w:lvlText w:val=""/>
      <w:lvlJc w:val="left"/>
      <w:pPr>
        <w:ind w:left="6728" w:hanging="360"/>
      </w:pPr>
      <w:rPr>
        <w:rFonts w:ascii="Wingdings" w:hAnsi="Wingdings" w:hint="default"/>
      </w:rPr>
    </w:lvl>
  </w:abstractNum>
  <w:abstractNum w:abstractNumId="80" w15:restartNumberingAfterBreak="0">
    <w:nsid w:val="7BFC529D"/>
    <w:multiLevelType w:val="hybridMultilevel"/>
    <w:tmpl w:val="673A9852"/>
    <w:lvl w:ilvl="0" w:tplc="9B24588E">
      <w:start w:val="1"/>
      <w:numFmt w:val="decimal"/>
      <w:pStyle w:val="Lijstalinea"/>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1" w15:restartNumberingAfterBreak="0">
    <w:nsid w:val="7C191A52"/>
    <w:multiLevelType w:val="hybridMultilevel"/>
    <w:tmpl w:val="D742B22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2" w15:restartNumberingAfterBreak="0">
    <w:nsid w:val="7C8E268E"/>
    <w:multiLevelType w:val="hybridMultilevel"/>
    <w:tmpl w:val="BCAEF022"/>
    <w:lvl w:ilvl="0" w:tplc="9A4E34A0">
      <w:start w:val="1"/>
      <w:numFmt w:val="decimal"/>
      <w:lvlText w:val="%1."/>
      <w:lvlJc w:val="left"/>
      <w:pPr>
        <w:ind w:left="720" w:hanging="360"/>
      </w:pPr>
      <w:rPr>
        <w:rFonts w:hint="default"/>
        <w:sz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3" w15:restartNumberingAfterBreak="0">
    <w:nsid w:val="7FC91E65"/>
    <w:multiLevelType w:val="hybridMultilevel"/>
    <w:tmpl w:val="EFC276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35353324">
    <w:abstractNumId w:val="0"/>
  </w:num>
  <w:num w:numId="2" w16cid:durableId="1173107916">
    <w:abstractNumId w:val="56"/>
  </w:num>
  <w:num w:numId="3" w16cid:durableId="2050756621">
    <w:abstractNumId w:val="18"/>
  </w:num>
  <w:num w:numId="4" w16cid:durableId="1547332448">
    <w:abstractNumId w:val="40"/>
  </w:num>
  <w:num w:numId="5" w16cid:durableId="1818381135">
    <w:abstractNumId w:val="64"/>
  </w:num>
  <w:num w:numId="6" w16cid:durableId="560672159">
    <w:abstractNumId w:val="54"/>
  </w:num>
  <w:num w:numId="7" w16cid:durableId="852836513">
    <w:abstractNumId w:val="16"/>
  </w:num>
  <w:num w:numId="8" w16cid:durableId="1714887814">
    <w:abstractNumId w:val="49"/>
  </w:num>
  <w:num w:numId="9" w16cid:durableId="1081562680">
    <w:abstractNumId w:val="6"/>
  </w:num>
  <w:num w:numId="10" w16cid:durableId="53162773">
    <w:abstractNumId w:val="19"/>
  </w:num>
  <w:num w:numId="11" w16cid:durableId="1289897650">
    <w:abstractNumId w:val="15"/>
  </w:num>
  <w:num w:numId="12" w16cid:durableId="350038160">
    <w:abstractNumId w:val="74"/>
  </w:num>
  <w:num w:numId="13" w16cid:durableId="141626796">
    <w:abstractNumId w:val="80"/>
  </w:num>
  <w:num w:numId="14" w16cid:durableId="1927690621">
    <w:abstractNumId w:val="78"/>
  </w:num>
  <w:num w:numId="15" w16cid:durableId="737291549">
    <w:abstractNumId w:val="76"/>
  </w:num>
  <w:num w:numId="16" w16cid:durableId="317925581">
    <w:abstractNumId w:val="69"/>
  </w:num>
  <w:num w:numId="17" w16cid:durableId="2116316664">
    <w:abstractNumId w:val="24"/>
  </w:num>
  <w:num w:numId="18" w16cid:durableId="462767952">
    <w:abstractNumId w:val="28"/>
  </w:num>
  <w:num w:numId="19" w16cid:durableId="1163547079">
    <w:abstractNumId w:val="65"/>
  </w:num>
  <w:num w:numId="20" w16cid:durableId="171915499">
    <w:abstractNumId w:val="51"/>
  </w:num>
  <w:num w:numId="21" w16cid:durableId="1395933698">
    <w:abstractNumId w:val="33"/>
  </w:num>
  <w:num w:numId="22" w16cid:durableId="1252471050">
    <w:abstractNumId w:val="8"/>
  </w:num>
  <w:num w:numId="23" w16cid:durableId="1116604913">
    <w:abstractNumId w:val="23"/>
  </w:num>
  <w:num w:numId="24" w16cid:durableId="1154103171">
    <w:abstractNumId w:val="10"/>
  </w:num>
  <w:num w:numId="25" w16cid:durableId="1455369986">
    <w:abstractNumId w:val="1"/>
  </w:num>
  <w:num w:numId="26" w16cid:durableId="2036080811">
    <w:abstractNumId w:val="11"/>
  </w:num>
  <w:num w:numId="27" w16cid:durableId="593366951">
    <w:abstractNumId w:val="14"/>
  </w:num>
  <w:num w:numId="28" w16cid:durableId="1468670695">
    <w:abstractNumId w:val="68"/>
  </w:num>
  <w:num w:numId="29" w16cid:durableId="558516564">
    <w:abstractNumId w:val="34"/>
  </w:num>
  <w:num w:numId="30" w16cid:durableId="1945189678">
    <w:abstractNumId w:val="31"/>
  </w:num>
  <w:num w:numId="31" w16cid:durableId="939680188">
    <w:abstractNumId w:val="7"/>
  </w:num>
  <w:num w:numId="32" w16cid:durableId="21437648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40142755">
    <w:abstractNumId w:val="71"/>
  </w:num>
  <w:num w:numId="34" w16cid:durableId="327712005">
    <w:abstractNumId w:val="77"/>
  </w:num>
  <w:num w:numId="35" w16cid:durableId="51276421">
    <w:abstractNumId w:val="5"/>
  </w:num>
  <w:num w:numId="36" w16cid:durableId="1355032541">
    <w:abstractNumId w:val="55"/>
  </w:num>
  <w:num w:numId="37" w16cid:durableId="1315373137">
    <w:abstractNumId w:val="30"/>
  </w:num>
  <w:num w:numId="38" w16cid:durableId="50152364">
    <w:abstractNumId w:val="62"/>
  </w:num>
  <w:num w:numId="39" w16cid:durableId="1002271501">
    <w:abstractNumId w:val="13"/>
  </w:num>
  <w:num w:numId="40" w16cid:durableId="688264823">
    <w:abstractNumId w:val="41"/>
  </w:num>
  <w:num w:numId="41" w16cid:durableId="2120103697">
    <w:abstractNumId w:val="80"/>
  </w:num>
  <w:num w:numId="42" w16cid:durableId="748431839">
    <w:abstractNumId w:val="80"/>
    <w:lvlOverride w:ilvl="0">
      <w:startOverride w:val="1"/>
    </w:lvlOverride>
  </w:num>
  <w:num w:numId="43" w16cid:durableId="1594123173">
    <w:abstractNumId w:val="20"/>
  </w:num>
  <w:num w:numId="44" w16cid:durableId="816386576">
    <w:abstractNumId w:val="80"/>
    <w:lvlOverride w:ilvl="0">
      <w:startOverride w:val="1"/>
    </w:lvlOverride>
  </w:num>
  <w:num w:numId="45" w16cid:durableId="1827239685">
    <w:abstractNumId w:val="29"/>
  </w:num>
  <w:num w:numId="46" w16cid:durableId="1773356222">
    <w:abstractNumId w:val="37"/>
  </w:num>
  <w:num w:numId="47" w16cid:durableId="996570370">
    <w:abstractNumId w:val="39"/>
  </w:num>
  <w:num w:numId="48" w16cid:durableId="204219654">
    <w:abstractNumId w:val="79"/>
  </w:num>
  <w:num w:numId="49" w16cid:durableId="528373684">
    <w:abstractNumId w:val="80"/>
    <w:lvlOverride w:ilvl="0">
      <w:startOverride w:val="1"/>
    </w:lvlOverride>
  </w:num>
  <w:num w:numId="50" w16cid:durableId="375277444">
    <w:abstractNumId w:val="50"/>
  </w:num>
  <w:num w:numId="51" w16cid:durableId="224335165">
    <w:abstractNumId w:val="2"/>
  </w:num>
  <w:num w:numId="52" w16cid:durableId="1415585061">
    <w:abstractNumId w:val="53"/>
  </w:num>
  <w:num w:numId="53" w16cid:durableId="1439057460">
    <w:abstractNumId w:val="82"/>
  </w:num>
  <w:num w:numId="54" w16cid:durableId="534540068">
    <w:abstractNumId w:val="63"/>
  </w:num>
  <w:num w:numId="55" w16cid:durableId="1166438427">
    <w:abstractNumId w:val="59"/>
  </w:num>
  <w:num w:numId="56" w16cid:durableId="1095858488">
    <w:abstractNumId w:val="48"/>
  </w:num>
  <w:num w:numId="57" w16cid:durableId="1411074245">
    <w:abstractNumId w:val="47"/>
  </w:num>
  <w:num w:numId="58" w16cid:durableId="554897552">
    <w:abstractNumId w:val="25"/>
  </w:num>
  <w:num w:numId="59" w16cid:durableId="524094358">
    <w:abstractNumId w:val="26"/>
  </w:num>
  <w:num w:numId="60" w16cid:durableId="1012877587">
    <w:abstractNumId w:val="21"/>
  </w:num>
  <w:num w:numId="61" w16cid:durableId="55670825">
    <w:abstractNumId w:val="36"/>
  </w:num>
  <w:num w:numId="62" w16cid:durableId="1291788526">
    <w:abstractNumId w:val="44"/>
  </w:num>
  <w:num w:numId="63" w16cid:durableId="1224298236">
    <w:abstractNumId w:val="58"/>
  </w:num>
  <w:num w:numId="64" w16cid:durableId="1686515614">
    <w:abstractNumId w:val="57"/>
  </w:num>
  <w:num w:numId="65" w16cid:durableId="1819764253">
    <w:abstractNumId w:val="4"/>
  </w:num>
  <w:num w:numId="66" w16cid:durableId="1081293957">
    <w:abstractNumId w:val="43"/>
  </w:num>
  <w:num w:numId="67" w16cid:durableId="197744249">
    <w:abstractNumId w:val="38"/>
  </w:num>
  <w:num w:numId="68" w16cid:durableId="2030905731">
    <w:abstractNumId w:val="73"/>
  </w:num>
  <w:num w:numId="69" w16cid:durableId="1247304932">
    <w:abstractNumId w:val="22"/>
  </w:num>
  <w:num w:numId="70" w16cid:durableId="1713845518">
    <w:abstractNumId w:val="52"/>
  </w:num>
  <w:num w:numId="71" w16cid:durableId="1025207699">
    <w:abstractNumId w:val="81"/>
  </w:num>
  <w:num w:numId="72" w16cid:durableId="405765138">
    <w:abstractNumId w:val="60"/>
  </w:num>
  <w:num w:numId="73" w16cid:durableId="1397623744">
    <w:abstractNumId w:val="12"/>
  </w:num>
  <w:num w:numId="74" w16cid:durableId="1014842234">
    <w:abstractNumId w:val="45"/>
  </w:num>
  <w:num w:numId="75" w16cid:durableId="414864250">
    <w:abstractNumId w:val="17"/>
  </w:num>
  <w:num w:numId="76" w16cid:durableId="1922568950">
    <w:abstractNumId w:val="72"/>
  </w:num>
  <w:num w:numId="77" w16cid:durableId="960259556">
    <w:abstractNumId w:val="42"/>
  </w:num>
  <w:num w:numId="78" w16cid:durableId="737828822">
    <w:abstractNumId w:val="9"/>
  </w:num>
  <w:num w:numId="79" w16cid:durableId="1093084481">
    <w:abstractNumId w:val="66"/>
  </w:num>
  <w:num w:numId="80" w16cid:durableId="767769892">
    <w:abstractNumId w:val="46"/>
  </w:num>
  <w:num w:numId="81" w16cid:durableId="900991746">
    <w:abstractNumId w:val="75"/>
  </w:num>
  <w:num w:numId="82" w16cid:durableId="57486220">
    <w:abstractNumId w:val="61"/>
  </w:num>
  <w:num w:numId="83" w16cid:durableId="123164589">
    <w:abstractNumId w:val="83"/>
  </w:num>
  <w:num w:numId="84" w16cid:durableId="875311862">
    <w:abstractNumId w:val="3"/>
  </w:num>
  <w:num w:numId="85" w16cid:durableId="355425920">
    <w:abstractNumId w:val="32"/>
  </w:num>
  <w:num w:numId="86" w16cid:durableId="396246047">
    <w:abstractNumId w:val="35"/>
  </w:num>
  <w:num w:numId="87" w16cid:durableId="906652166">
    <w:abstractNumId w:val="70"/>
  </w:num>
  <w:num w:numId="88" w16cid:durableId="1361013254">
    <w:abstractNumId w:val="67"/>
  </w:num>
  <w:num w:numId="89" w16cid:durableId="137500609">
    <w:abstractNumId w:val="2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defaultTabStop w:val="709"/>
  <w:hyphenationZone w:val="425"/>
  <w:noPunctuationKerning/>
  <w:characterSpacingControl w:val="doNotCompress"/>
  <w:hdrShapeDefaults>
    <o:shapedefaults v:ext="edit" spidmax="2050"/>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6FB"/>
    <w:rsid w:val="0000045A"/>
    <w:rsid w:val="00000520"/>
    <w:rsid w:val="0000082E"/>
    <w:rsid w:val="0000092D"/>
    <w:rsid w:val="00000A4C"/>
    <w:rsid w:val="00001832"/>
    <w:rsid w:val="00001AC8"/>
    <w:rsid w:val="000026E4"/>
    <w:rsid w:val="000027C6"/>
    <w:rsid w:val="0000397E"/>
    <w:rsid w:val="000042FC"/>
    <w:rsid w:val="000043FF"/>
    <w:rsid w:val="00005091"/>
    <w:rsid w:val="00005214"/>
    <w:rsid w:val="000054A9"/>
    <w:rsid w:val="0000573B"/>
    <w:rsid w:val="00005959"/>
    <w:rsid w:val="00005BF8"/>
    <w:rsid w:val="00006176"/>
    <w:rsid w:val="00006E3B"/>
    <w:rsid w:val="00007679"/>
    <w:rsid w:val="0000770A"/>
    <w:rsid w:val="00007943"/>
    <w:rsid w:val="0000797D"/>
    <w:rsid w:val="00011C43"/>
    <w:rsid w:val="00011D18"/>
    <w:rsid w:val="00012F15"/>
    <w:rsid w:val="000136B0"/>
    <w:rsid w:val="000143BA"/>
    <w:rsid w:val="000143C8"/>
    <w:rsid w:val="00014859"/>
    <w:rsid w:val="00014B00"/>
    <w:rsid w:val="00016923"/>
    <w:rsid w:val="00016B17"/>
    <w:rsid w:val="00017153"/>
    <w:rsid w:val="000177C2"/>
    <w:rsid w:val="00017FD9"/>
    <w:rsid w:val="000210D6"/>
    <w:rsid w:val="000221CA"/>
    <w:rsid w:val="00023398"/>
    <w:rsid w:val="00023D33"/>
    <w:rsid w:val="00023DE6"/>
    <w:rsid w:val="000248B2"/>
    <w:rsid w:val="000248E4"/>
    <w:rsid w:val="0002679E"/>
    <w:rsid w:val="00026EE6"/>
    <w:rsid w:val="0002774C"/>
    <w:rsid w:val="00027ECC"/>
    <w:rsid w:val="0003021F"/>
    <w:rsid w:val="000308F6"/>
    <w:rsid w:val="000318B9"/>
    <w:rsid w:val="000318FF"/>
    <w:rsid w:val="000326A3"/>
    <w:rsid w:val="00032EAF"/>
    <w:rsid w:val="000330D7"/>
    <w:rsid w:val="000334DE"/>
    <w:rsid w:val="000337D5"/>
    <w:rsid w:val="00034D61"/>
    <w:rsid w:val="000359B0"/>
    <w:rsid w:val="00036DE9"/>
    <w:rsid w:val="00041131"/>
    <w:rsid w:val="0004148D"/>
    <w:rsid w:val="000415E0"/>
    <w:rsid w:val="00045F23"/>
    <w:rsid w:val="000462D4"/>
    <w:rsid w:val="000475AA"/>
    <w:rsid w:val="00047BA1"/>
    <w:rsid w:val="00050726"/>
    <w:rsid w:val="00050774"/>
    <w:rsid w:val="0005090E"/>
    <w:rsid w:val="00051007"/>
    <w:rsid w:val="000511DA"/>
    <w:rsid w:val="00052374"/>
    <w:rsid w:val="0005347A"/>
    <w:rsid w:val="000538A0"/>
    <w:rsid w:val="0005390C"/>
    <w:rsid w:val="000542E5"/>
    <w:rsid w:val="000549E7"/>
    <w:rsid w:val="00055952"/>
    <w:rsid w:val="00055B1B"/>
    <w:rsid w:val="00055B7F"/>
    <w:rsid w:val="00057169"/>
    <w:rsid w:val="00057893"/>
    <w:rsid w:val="00057CB8"/>
    <w:rsid w:val="00060556"/>
    <w:rsid w:val="00061014"/>
    <w:rsid w:val="00061E6C"/>
    <w:rsid w:val="00062ADE"/>
    <w:rsid w:val="00063000"/>
    <w:rsid w:val="000632F9"/>
    <w:rsid w:val="0006440F"/>
    <w:rsid w:val="000644E1"/>
    <w:rsid w:val="000649A0"/>
    <w:rsid w:val="00064A5B"/>
    <w:rsid w:val="00066E22"/>
    <w:rsid w:val="00066E90"/>
    <w:rsid w:val="0006718F"/>
    <w:rsid w:val="00067899"/>
    <w:rsid w:val="00067957"/>
    <w:rsid w:val="00070012"/>
    <w:rsid w:val="00070406"/>
    <w:rsid w:val="00071682"/>
    <w:rsid w:val="000716D1"/>
    <w:rsid w:val="00071AD2"/>
    <w:rsid w:val="00071DEC"/>
    <w:rsid w:val="000732CD"/>
    <w:rsid w:val="000738F1"/>
    <w:rsid w:val="0007525B"/>
    <w:rsid w:val="000752D1"/>
    <w:rsid w:val="00075491"/>
    <w:rsid w:val="00075AD3"/>
    <w:rsid w:val="00075B89"/>
    <w:rsid w:val="00075E4C"/>
    <w:rsid w:val="00076599"/>
    <w:rsid w:val="0007678F"/>
    <w:rsid w:val="00076D2B"/>
    <w:rsid w:val="00077BC1"/>
    <w:rsid w:val="00077F8C"/>
    <w:rsid w:val="00080231"/>
    <w:rsid w:val="000804B8"/>
    <w:rsid w:val="00080E04"/>
    <w:rsid w:val="00080E3B"/>
    <w:rsid w:val="00081449"/>
    <w:rsid w:val="00081DE1"/>
    <w:rsid w:val="000822AC"/>
    <w:rsid w:val="00082CDF"/>
    <w:rsid w:val="000830E7"/>
    <w:rsid w:val="00083ACE"/>
    <w:rsid w:val="00083D92"/>
    <w:rsid w:val="000843F5"/>
    <w:rsid w:val="0008606F"/>
    <w:rsid w:val="000870FD"/>
    <w:rsid w:val="0008776F"/>
    <w:rsid w:val="00087B08"/>
    <w:rsid w:val="00087F5A"/>
    <w:rsid w:val="00090270"/>
    <w:rsid w:val="0009037D"/>
    <w:rsid w:val="00090FF7"/>
    <w:rsid w:val="00091203"/>
    <w:rsid w:val="000915D5"/>
    <w:rsid w:val="000927A5"/>
    <w:rsid w:val="00093784"/>
    <w:rsid w:val="00094A4A"/>
    <w:rsid w:val="00094B64"/>
    <w:rsid w:val="000959E4"/>
    <w:rsid w:val="000965C5"/>
    <w:rsid w:val="000A0A00"/>
    <w:rsid w:val="000A0ABC"/>
    <w:rsid w:val="000A1393"/>
    <w:rsid w:val="000A1483"/>
    <w:rsid w:val="000A1CA4"/>
    <w:rsid w:val="000A32D1"/>
    <w:rsid w:val="000A3E61"/>
    <w:rsid w:val="000A3F4A"/>
    <w:rsid w:val="000A46CB"/>
    <w:rsid w:val="000A4DB2"/>
    <w:rsid w:val="000A67AB"/>
    <w:rsid w:val="000A7648"/>
    <w:rsid w:val="000A7E8F"/>
    <w:rsid w:val="000B05AB"/>
    <w:rsid w:val="000B17B4"/>
    <w:rsid w:val="000B1CC2"/>
    <w:rsid w:val="000B25B3"/>
    <w:rsid w:val="000B2B08"/>
    <w:rsid w:val="000B355E"/>
    <w:rsid w:val="000B3C83"/>
    <w:rsid w:val="000B3F38"/>
    <w:rsid w:val="000B3FDA"/>
    <w:rsid w:val="000B42E3"/>
    <w:rsid w:val="000B4484"/>
    <w:rsid w:val="000B4F38"/>
    <w:rsid w:val="000B60E5"/>
    <w:rsid w:val="000B68F1"/>
    <w:rsid w:val="000B6965"/>
    <w:rsid w:val="000C02E0"/>
    <w:rsid w:val="000C28C6"/>
    <w:rsid w:val="000C2D48"/>
    <w:rsid w:val="000C4341"/>
    <w:rsid w:val="000C4509"/>
    <w:rsid w:val="000C452E"/>
    <w:rsid w:val="000C4D00"/>
    <w:rsid w:val="000C50A8"/>
    <w:rsid w:val="000C54AF"/>
    <w:rsid w:val="000C57AD"/>
    <w:rsid w:val="000C7625"/>
    <w:rsid w:val="000C7D30"/>
    <w:rsid w:val="000D0977"/>
    <w:rsid w:val="000D1AAE"/>
    <w:rsid w:val="000D1D3B"/>
    <w:rsid w:val="000D1E35"/>
    <w:rsid w:val="000D3706"/>
    <w:rsid w:val="000D3F8C"/>
    <w:rsid w:val="000D44F5"/>
    <w:rsid w:val="000D4C80"/>
    <w:rsid w:val="000D4F08"/>
    <w:rsid w:val="000D6004"/>
    <w:rsid w:val="000D62B9"/>
    <w:rsid w:val="000D63BA"/>
    <w:rsid w:val="000D6B75"/>
    <w:rsid w:val="000D6DF3"/>
    <w:rsid w:val="000D7AAC"/>
    <w:rsid w:val="000D7C0C"/>
    <w:rsid w:val="000D7FAF"/>
    <w:rsid w:val="000E1B97"/>
    <w:rsid w:val="000E2009"/>
    <w:rsid w:val="000E2B9B"/>
    <w:rsid w:val="000E3902"/>
    <w:rsid w:val="000E3B3D"/>
    <w:rsid w:val="000E4287"/>
    <w:rsid w:val="000E4EB1"/>
    <w:rsid w:val="000E501C"/>
    <w:rsid w:val="000E64B6"/>
    <w:rsid w:val="000E66F4"/>
    <w:rsid w:val="000E7B4F"/>
    <w:rsid w:val="000F03CE"/>
    <w:rsid w:val="000F0F38"/>
    <w:rsid w:val="000F2A54"/>
    <w:rsid w:val="000F2DEF"/>
    <w:rsid w:val="000F3307"/>
    <w:rsid w:val="000F4113"/>
    <w:rsid w:val="000F473B"/>
    <w:rsid w:val="000F4840"/>
    <w:rsid w:val="000F4982"/>
    <w:rsid w:val="000F4CF9"/>
    <w:rsid w:val="000F519F"/>
    <w:rsid w:val="000F613A"/>
    <w:rsid w:val="000F6AAA"/>
    <w:rsid w:val="000F7120"/>
    <w:rsid w:val="000F7324"/>
    <w:rsid w:val="000F790A"/>
    <w:rsid w:val="001000DB"/>
    <w:rsid w:val="00100335"/>
    <w:rsid w:val="0010051E"/>
    <w:rsid w:val="00100B61"/>
    <w:rsid w:val="00101583"/>
    <w:rsid w:val="00101D62"/>
    <w:rsid w:val="00101F58"/>
    <w:rsid w:val="00104889"/>
    <w:rsid w:val="001052BD"/>
    <w:rsid w:val="001057A3"/>
    <w:rsid w:val="00106297"/>
    <w:rsid w:val="00106D04"/>
    <w:rsid w:val="001075BC"/>
    <w:rsid w:val="001075DB"/>
    <w:rsid w:val="0011022D"/>
    <w:rsid w:val="001105BB"/>
    <w:rsid w:val="001107F3"/>
    <w:rsid w:val="00113C49"/>
    <w:rsid w:val="00113ED8"/>
    <w:rsid w:val="0011407E"/>
    <w:rsid w:val="001145F5"/>
    <w:rsid w:val="001153B0"/>
    <w:rsid w:val="001168FB"/>
    <w:rsid w:val="001177D3"/>
    <w:rsid w:val="00117B80"/>
    <w:rsid w:val="00117DA5"/>
    <w:rsid w:val="0012067B"/>
    <w:rsid w:val="00121A28"/>
    <w:rsid w:val="00121E41"/>
    <w:rsid w:val="00122F8A"/>
    <w:rsid w:val="0012386A"/>
    <w:rsid w:val="00123E76"/>
    <w:rsid w:val="00124CA8"/>
    <w:rsid w:val="00125301"/>
    <w:rsid w:val="0012680C"/>
    <w:rsid w:val="00126EBD"/>
    <w:rsid w:val="00130141"/>
    <w:rsid w:val="00130537"/>
    <w:rsid w:val="00130B43"/>
    <w:rsid w:val="00130CBC"/>
    <w:rsid w:val="00131A4B"/>
    <w:rsid w:val="00131AE9"/>
    <w:rsid w:val="00132966"/>
    <w:rsid w:val="00132AE8"/>
    <w:rsid w:val="00133D48"/>
    <w:rsid w:val="00134993"/>
    <w:rsid w:val="00134D98"/>
    <w:rsid w:val="001373D0"/>
    <w:rsid w:val="0013758E"/>
    <w:rsid w:val="001376F2"/>
    <w:rsid w:val="00140653"/>
    <w:rsid w:val="00140E83"/>
    <w:rsid w:val="0014169F"/>
    <w:rsid w:val="00141CA5"/>
    <w:rsid w:val="00142039"/>
    <w:rsid w:val="00142264"/>
    <w:rsid w:val="00142544"/>
    <w:rsid w:val="00142E36"/>
    <w:rsid w:val="00143E62"/>
    <w:rsid w:val="00145777"/>
    <w:rsid w:val="00145818"/>
    <w:rsid w:val="00150104"/>
    <w:rsid w:val="00150678"/>
    <w:rsid w:val="0015105C"/>
    <w:rsid w:val="001511C9"/>
    <w:rsid w:val="00151CE2"/>
    <w:rsid w:val="00152860"/>
    <w:rsid w:val="00152E3B"/>
    <w:rsid w:val="00152EC0"/>
    <w:rsid w:val="001534C2"/>
    <w:rsid w:val="00153ACC"/>
    <w:rsid w:val="00153D19"/>
    <w:rsid w:val="001541A8"/>
    <w:rsid w:val="001541D4"/>
    <w:rsid w:val="00154A36"/>
    <w:rsid w:val="00155B95"/>
    <w:rsid w:val="00156145"/>
    <w:rsid w:val="001565DD"/>
    <w:rsid w:val="00156F84"/>
    <w:rsid w:val="00156FC6"/>
    <w:rsid w:val="00157B48"/>
    <w:rsid w:val="001608AF"/>
    <w:rsid w:val="00160BCB"/>
    <w:rsid w:val="00161E09"/>
    <w:rsid w:val="00162BB5"/>
    <w:rsid w:val="00162FC7"/>
    <w:rsid w:val="001636FB"/>
    <w:rsid w:val="0016391E"/>
    <w:rsid w:val="00164A14"/>
    <w:rsid w:val="00165086"/>
    <w:rsid w:val="0016518A"/>
    <w:rsid w:val="00165498"/>
    <w:rsid w:val="00165BF9"/>
    <w:rsid w:val="00166A2D"/>
    <w:rsid w:val="00166B52"/>
    <w:rsid w:val="00166BF8"/>
    <w:rsid w:val="00166BF9"/>
    <w:rsid w:val="00167255"/>
    <w:rsid w:val="001672AF"/>
    <w:rsid w:val="00167972"/>
    <w:rsid w:val="0017089F"/>
    <w:rsid w:val="001710BB"/>
    <w:rsid w:val="0017185A"/>
    <w:rsid w:val="00171BCE"/>
    <w:rsid w:val="00172489"/>
    <w:rsid w:val="001731DF"/>
    <w:rsid w:val="00173A89"/>
    <w:rsid w:val="0017450D"/>
    <w:rsid w:val="0017473C"/>
    <w:rsid w:val="0017478E"/>
    <w:rsid w:val="00174CFA"/>
    <w:rsid w:val="001767AD"/>
    <w:rsid w:val="00176E46"/>
    <w:rsid w:val="00177725"/>
    <w:rsid w:val="001777F1"/>
    <w:rsid w:val="00180C4B"/>
    <w:rsid w:val="0018173B"/>
    <w:rsid w:val="001828D2"/>
    <w:rsid w:val="00183AE4"/>
    <w:rsid w:val="001842B1"/>
    <w:rsid w:val="0018482F"/>
    <w:rsid w:val="00184C82"/>
    <w:rsid w:val="00185143"/>
    <w:rsid w:val="001859D3"/>
    <w:rsid w:val="00186367"/>
    <w:rsid w:val="00187331"/>
    <w:rsid w:val="00187FC1"/>
    <w:rsid w:val="00191C0A"/>
    <w:rsid w:val="00191DA9"/>
    <w:rsid w:val="00193024"/>
    <w:rsid w:val="001945D3"/>
    <w:rsid w:val="00195A05"/>
    <w:rsid w:val="001962F3"/>
    <w:rsid w:val="00196905"/>
    <w:rsid w:val="00197231"/>
    <w:rsid w:val="001A09D3"/>
    <w:rsid w:val="001A1E9B"/>
    <w:rsid w:val="001A2F07"/>
    <w:rsid w:val="001A3042"/>
    <w:rsid w:val="001A34D0"/>
    <w:rsid w:val="001A353A"/>
    <w:rsid w:val="001A357F"/>
    <w:rsid w:val="001A4B19"/>
    <w:rsid w:val="001A4ECD"/>
    <w:rsid w:val="001A4F14"/>
    <w:rsid w:val="001A54F4"/>
    <w:rsid w:val="001A5ABF"/>
    <w:rsid w:val="001A6293"/>
    <w:rsid w:val="001A6472"/>
    <w:rsid w:val="001A6826"/>
    <w:rsid w:val="001A6F93"/>
    <w:rsid w:val="001A757A"/>
    <w:rsid w:val="001B0339"/>
    <w:rsid w:val="001B1077"/>
    <w:rsid w:val="001B111E"/>
    <w:rsid w:val="001B12D0"/>
    <w:rsid w:val="001B1426"/>
    <w:rsid w:val="001B1F75"/>
    <w:rsid w:val="001B25AB"/>
    <w:rsid w:val="001B31AC"/>
    <w:rsid w:val="001B378A"/>
    <w:rsid w:val="001B37A2"/>
    <w:rsid w:val="001B3DB8"/>
    <w:rsid w:val="001B451E"/>
    <w:rsid w:val="001B45E2"/>
    <w:rsid w:val="001B48DA"/>
    <w:rsid w:val="001B57E8"/>
    <w:rsid w:val="001B7607"/>
    <w:rsid w:val="001B77DE"/>
    <w:rsid w:val="001B785D"/>
    <w:rsid w:val="001B7A0E"/>
    <w:rsid w:val="001B7A9C"/>
    <w:rsid w:val="001C0383"/>
    <w:rsid w:val="001C1293"/>
    <w:rsid w:val="001C146E"/>
    <w:rsid w:val="001C187E"/>
    <w:rsid w:val="001C1F4E"/>
    <w:rsid w:val="001C2AFE"/>
    <w:rsid w:val="001C2C03"/>
    <w:rsid w:val="001C30B5"/>
    <w:rsid w:val="001C32DE"/>
    <w:rsid w:val="001C4389"/>
    <w:rsid w:val="001C4E1F"/>
    <w:rsid w:val="001C4ED8"/>
    <w:rsid w:val="001D042A"/>
    <w:rsid w:val="001D09C6"/>
    <w:rsid w:val="001D0B5B"/>
    <w:rsid w:val="001D137B"/>
    <w:rsid w:val="001D16A3"/>
    <w:rsid w:val="001D1831"/>
    <w:rsid w:val="001D195C"/>
    <w:rsid w:val="001D1ED0"/>
    <w:rsid w:val="001D2E9D"/>
    <w:rsid w:val="001D3538"/>
    <w:rsid w:val="001D5F4D"/>
    <w:rsid w:val="001D6F37"/>
    <w:rsid w:val="001D7F5C"/>
    <w:rsid w:val="001E036D"/>
    <w:rsid w:val="001E079B"/>
    <w:rsid w:val="001E097F"/>
    <w:rsid w:val="001E0DEB"/>
    <w:rsid w:val="001E2345"/>
    <w:rsid w:val="001E2737"/>
    <w:rsid w:val="001E3E4B"/>
    <w:rsid w:val="001E56F4"/>
    <w:rsid w:val="001E5821"/>
    <w:rsid w:val="001E5CD7"/>
    <w:rsid w:val="001E5E12"/>
    <w:rsid w:val="001E63E5"/>
    <w:rsid w:val="001F02BF"/>
    <w:rsid w:val="001F0BF7"/>
    <w:rsid w:val="001F26DA"/>
    <w:rsid w:val="001F3335"/>
    <w:rsid w:val="001F379D"/>
    <w:rsid w:val="001F38E5"/>
    <w:rsid w:val="001F3B73"/>
    <w:rsid w:val="001F3C65"/>
    <w:rsid w:val="001F3D2E"/>
    <w:rsid w:val="001F451A"/>
    <w:rsid w:val="001F4535"/>
    <w:rsid w:val="001F5B57"/>
    <w:rsid w:val="001F60A8"/>
    <w:rsid w:val="001F61F4"/>
    <w:rsid w:val="001F6203"/>
    <w:rsid w:val="001F76C7"/>
    <w:rsid w:val="00201CDA"/>
    <w:rsid w:val="0020233F"/>
    <w:rsid w:val="002033D8"/>
    <w:rsid w:val="00203BB7"/>
    <w:rsid w:val="00204210"/>
    <w:rsid w:val="00204946"/>
    <w:rsid w:val="002058B9"/>
    <w:rsid w:val="0020749D"/>
    <w:rsid w:val="0021040A"/>
    <w:rsid w:val="002106E6"/>
    <w:rsid w:val="00210E14"/>
    <w:rsid w:val="002113CF"/>
    <w:rsid w:val="00211500"/>
    <w:rsid w:val="0021193E"/>
    <w:rsid w:val="00211F8D"/>
    <w:rsid w:val="002120A6"/>
    <w:rsid w:val="00212CAE"/>
    <w:rsid w:val="00212FFC"/>
    <w:rsid w:val="002139FF"/>
    <w:rsid w:val="00214114"/>
    <w:rsid w:val="002149EC"/>
    <w:rsid w:val="002167D6"/>
    <w:rsid w:val="0021727D"/>
    <w:rsid w:val="00217BB9"/>
    <w:rsid w:val="00220719"/>
    <w:rsid w:val="00220B10"/>
    <w:rsid w:val="00220D92"/>
    <w:rsid w:val="00221785"/>
    <w:rsid w:val="00221B28"/>
    <w:rsid w:val="002220FC"/>
    <w:rsid w:val="00222553"/>
    <w:rsid w:val="00222A77"/>
    <w:rsid w:val="002230A8"/>
    <w:rsid w:val="002249F5"/>
    <w:rsid w:val="00224AAC"/>
    <w:rsid w:val="00224D8C"/>
    <w:rsid w:val="00225AB5"/>
    <w:rsid w:val="00225DAB"/>
    <w:rsid w:val="00225F49"/>
    <w:rsid w:val="00227A73"/>
    <w:rsid w:val="00230BE6"/>
    <w:rsid w:val="00230EDE"/>
    <w:rsid w:val="00231849"/>
    <w:rsid w:val="00231E02"/>
    <w:rsid w:val="00232511"/>
    <w:rsid w:val="002328B2"/>
    <w:rsid w:val="00232AD4"/>
    <w:rsid w:val="00232C17"/>
    <w:rsid w:val="00233AEE"/>
    <w:rsid w:val="00233F02"/>
    <w:rsid w:val="00234DBF"/>
    <w:rsid w:val="002352D2"/>
    <w:rsid w:val="00235BA4"/>
    <w:rsid w:val="00235DEE"/>
    <w:rsid w:val="002361B4"/>
    <w:rsid w:val="00236864"/>
    <w:rsid w:val="00237123"/>
    <w:rsid w:val="00237142"/>
    <w:rsid w:val="00237311"/>
    <w:rsid w:val="00237FA3"/>
    <w:rsid w:val="0024021D"/>
    <w:rsid w:val="002415A5"/>
    <w:rsid w:val="00241692"/>
    <w:rsid w:val="0024179F"/>
    <w:rsid w:val="00241B26"/>
    <w:rsid w:val="0024219E"/>
    <w:rsid w:val="00242554"/>
    <w:rsid w:val="00242F2D"/>
    <w:rsid w:val="002432C5"/>
    <w:rsid w:val="00243D5A"/>
    <w:rsid w:val="00244563"/>
    <w:rsid w:val="002448CA"/>
    <w:rsid w:val="002449DE"/>
    <w:rsid w:val="002459D0"/>
    <w:rsid w:val="002465C8"/>
    <w:rsid w:val="00246AA6"/>
    <w:rsid w:val="00247659"/>
    <w:rsid w:val="00247C6A"/>
    <w:rsid w:val="00247E5A"/>
    <w:rsid w:val="00250BB9"/>
    <w:rsid w:val="0025132B"/>
    <w:rsid w:val="002513EB"/>
    <w:rsid w:val="00252A72"/>
    <w:rsid w:val="00252EB5"/>
    <w:rsid w:val="002536AC"/>
    <w:rsid w:val="0025384E"/>
    <w:rsid w:val="00255D82"/>
    <w:rsid w:val="00256FDD"/>
    <w:rsid w:val="00260347"/>
    <w:rsid w:val="0026091F"/>
    <w:rsid w:val="00260F29"/>
    <w:rsid w:val="00261B13"/>
    <w:rsid w:val="00261FD3"/>
    <w:rsid w:val="00262816"/>
    <w:rsid w:val="00262B32"/>
    <w:rsid w:val="00262B9F"/>
    <w:rsid w:val="00262EE5"/>
    <w:rsid w:val="002635AB"/>
    <w:rsid w:val="0026380E"/>
    <w:rsid w:val="00263E83"/>
    <w:rsid w:val="002640B7"/>
    <w:rsid w:val="0026527E"/>
    <w:rsid w:val="0026600B"/>
    <w:rsid w:val="00266B00"/>
    <w:rsid w:val="0027047B"/>
    <w:rsid w:val="00270C97"/>
    <w:rsid w:val="002715D8"/>
    <w:rsid w:val="00272512"/>
    <w:rsid w:val="00273735"/>
    <w:rsid w:val="0027393D"/>
    <w:rsid w:val="00273C03"/>
    <w:rsid w:val="00275A6B"/>
    <w:rsid w:val="00277044"/>
    <w:rsid w:val="00277112"/>
    <w:rsid w:val="0028076A"/>
    <w:rsid w:val="00280CDD"/>
    <w:rsid w:val="00280EC7"/>
    <w:rsid w:val="002815ED"/>
    <w:rsid w:val="002819AB"/>
    <w:rsid w:val="00282752"/>
    <w:rsid w:val="00282AC9"/>
    <w:rsid w:val="00284364"/>
    <w:rsid w:val="00284BEF"/>
    <w:rsid w:val="002857E8"/>
    <w:rsid w:val="00286065"/>
    <w:rsid w:val="00286D1A"/>
    <w:rsid w:val="002902C1"/>
    <w:rsid w:val="00291DE5"/>
    <w:rsid w:val="00294701"/>
    <w:rsid w:val="0029497C"/>
    <w:rsid w:val="00295041"/>
    <w:rsid w:val="002950AE"/>
    <w:rsid w:val="0029546B"/>
    <w:rsid w:val="002958AA"/>
    <w:rsid w:val="00295E9B"/>
    <w:rsid w:val="00295F10"/>
    <w:rsid w:val="00296785"/>
    <w:rsid w:val="002969BF"/>
    <w:rsid w:val="002969F3"/>
    <w:rsid w:val="00296A4B"/>
    <w:rsid w:val="00296F60"/>
    <w:rsid w:val="00297AC2"/>
    <w:rsid w:val="002A04A1"/>
    <w:rsid w:val="002A0C50"/>
    <w:rsid w:val="002A0C78"/>
    <w:rsid w:val="002A0DA7"/>
    <w:rsid w:val="002A1532"/>
    <w:rsid w:val="002A1BAF"/>
    <w:rsid w:val="002A1EBE"/>
    <w:rsid w:val="002A39B8"/>
    <w:rsid w:val="002A3C9F"/>
    <w:rsid w:val="002A41C8"/>
    <w:rsid w:val="002A446C"/>
    <w:rsid w:val="002A4686"/>
    <w:rsid w:val="002A4C65"/>
    <w:rsid w:val="002A4F19"/>
    <w:rsid w:val="002A526E"/>
    <w:rsid w:val="002A6FFB"/>
    <w:rsid w:val="002A76A5"/>
    <w:rsid w:val="002A7D47"/>
    <w:rsid w:val="002A7E72"/>
    <w:rsid w:val="002B06A2"/>
    <w:rsid w:val="002B074B"/>
    <w:rsid w:val="002B0B37"/>
    <w:rsid w:val="002B0BFA"/>
    <w:rsid w:val="002B1B06"/>
    <w:rsid w:val="002B450D"/>
    <w:rsid w:val="002B569B"/>
    <w:rsid w:val="002B5797"/>
    <w:rsid w:val="002B5802"/>
    <w:rsid w:val="002B6B93"/>
    <w:rsid w:val="002B77A1"/>
    <w:rsid w:val="002C216D"/>
    <w:rsid w:val="002C22F4"/>
    <w:rsid w:val="002C251B"/>
    <w:rsid w:val="002C29C5"/>
    <w:rsid w:val="002C2ACC"/>
    <w:rsid w:val="002C2D73"/>
    <w:rsid w:val="002C32D9"/>
    <w:rsid w:val="002C3D73"/>
    <w:rsid w:val="002C3D79"/>
    <w:rsid w:val="002C3D85"/>
    <w:rsid w:val="002C4808"/>
    <w:rsid w:val="002C4883"/>
    <w:rsid w:val="002C52AE"/>
    <w:rsid w:val="002C5625"/>
    <w:rsid w:val="002C5C5C"/>
    <w:rsid w:val="002C5DB9"/>
    <w:rsid w:val="002C5EC8"/>
    <w:rsid w:val="002C5FF5"/>
    <w:rsid w:val="002C620A"/>
    <w:rsid w:val="002C74F0"/>
    <w:rsid w:val="002D1C89"/>
    <w:rsid w:val="002D2331"/>
    <w:rsid w:val="002D2F13"/>
    <w:rsid w:val="002D343B"/>
    <w:rsid w:val="002D3A89"/>
    <w:rsid w:val="002D3A9C"/>
    <w:rsid w:val="002D43DC"/>
    <w:rsid w:val="002D4F0C"/>
    <w:rsid w:val="002D5EE5"/>
    <w:rsid w:val="002D69C0"/>
    <w:rsid w:val="002D6BAE"/>
    <w:rsid w:val="002D6E6F"/>
    <w:rsid w:val="002D72DA"/>
    <w:rsid w:val="002D73B5"/>
    <w:rsid w:val="002D75A4"/>
    <w:rsid w:val="002D767D"/>
    <w:rsid w:val="002E075D"/>
    <w:rsid w:val="002E121B"/>
    <w:rsid w:val="002E1EB5"/>
    <w:rsid w:val="002E3070"/>
    <w:rsid w:val="002E4193"/>
    <w:rsid w:val="002E552C"/>
    <w:rsid w:val="002E644A"/>
    <w:rsid w:val="002E65F0"/>
    <w:rsid w:val="002E667F"/>
    <w:rsid w:val="002E6813"/>
    <w:rsid w:val="002E78DF"/>
    <w:rsid w:val="002F09EE"/>
    <w:rsid w:val="002F0ECC"/>
    <w:rsid w:val="002F13AA"/>
    <w:rsid w:val="002F205F"/>
    <w:rsid w:val="002F2413"/>
    <w:rsid w:val="002F2714"/>
    <w:rsid w:val="002F3DA8"/>
    <w:rsid w:val="002F3F5F"/>
    <w:rsid w:val="002F40CF"/>
    <w:rsid w:val="002F49D7"/>
    <w:rsid w:val="002F58F5"/>
    <w:rsid w:val="002F6ADF"/>
    <w:rsid w:val="002F6EAF"/>
    <w:rsid w:val="002F7A20"/>
    <w:rsid w:val="002F7A3F"/>
    <w:rsid w:val="00300AA8"/>
    <w:rsid w:val="00300F38"/>
    <w:rsid w:val="003014FF"/>
    <w:rsid w:val="00301613"/>
    <w:rsid w:val="003019A2"/>
    <w:rsid w:val="00301D98"/>
    <w:rsid w:val="00303B17"/>
    <w:rsid w:val="00303C81"/>
    <w:rsid w:val="00303DD7"/>
    <w:rsid w:val="0030464B"/>
    <w:rsid w:val="003049DA"/>
    <w:rsid w:val="00304D60"/>
    <w:rsid w:val="0030536B"/>
    <w:rsid w:val="0030657A"/>
    <w:rsid w:val="00306659"/>
    <w:rsid w:val="003074E0"/>
    <w:rsid w:val="00307841"/>
    <w:rsid w:val="00310524"/>
    <w:rsid w:val="00310B72"/>
    <w:rsid w:val="00311230"/>
    <w:rsid w:val="0031152A"/>
    <w:rsid w:val="00311DC1"/>
    <w:rsid w:val="00312084"/>
    <w:rsid w:val="0031259F"/>
    <w:rsid w:val="0031272A"/>
    <w:rsid w:val="003135DB"/>
    <w:rsid w:val="00313CCF"/>
    <w:rsid w:val="00314338"/>
    <w:rsid w:val="003143B3"/>
    <w:rsid w:val="00315BB5"/>
    <w:rsid w:val="00315C75"/>
    <w:rsid w:val="003163FB"/>
    <w:rsid w:val="0031717B"/>
    <w:rsid w:val="00321442"/>
    <w:rsid w:val="003223BE"/>
    <w:rsid w:val="003223E2"/>
    <w:rsid w:val="00322923"/>
    <w:rsid w:val="00323E4E"/>
    <w:rsid w:val="00324A59"/>
    <w:rsid w:val="00327F1E"/>
    <w:rsid w:val="00330117"/>
    <w:rsid w:val="00330BBF"/>
    <w:rsid w:val="00330CE9"/>
    <w:rsid w:val="00331077"/>
    <w:rsid w:val="003311A2"/>
    <w:rsid w:val="003312C3"/>
    <w:rsid w:val="00331F28"/>
    <w:rsid w:val="00332821"/>
    <w:rsid w:val="0033302C"/>
    <w:rsid w:val="003340CF"/>
    <w:rsid w:val="003344D2"/>
    <w:rsid w:val="00336CC1"/>
    <w:rsid w:val="00336EFF"/>
    <w:rsid w:val="00337391"/>
    <w:rsid w:val="00341423"/>
    <w:rsid w:val="003415D8"/>
    <w:rsid w:val="00341765"/>
    <w:rsid w:val="00341E4A"/>
    <w:rsid w:val="0034206D"/>
    <w:rsid w:val="00342FE3"/>
    <w:rsid w:val="0034332A"/>
    <w:rsid w:val="003434A0"/>
    <w:rsid w:val="00343975"/>
    <w:rsid w:val="003444BC"/>
    <w:rsid w:val="00344F7B"/>
    <w:rsid w:val="00345CA5"/>
    <w:rsid w:val="00346098"/>
    <w:rsid w:val="00346383"/>
    <w:rsid w:val="00347FD7"/>
    <w:rsid w:val="00350445"/>
    <w:rsid w:val="00351659"/>
    <w:rsid w:val="00351747"/>
    <w:rsid w:val="00351843"/>
    <w:rsid w:val="00351BB5"/>
    <w:rsid w:val="00351DC2"/>
    <w:rsid w:val="003526B6"/>
    <w:rsid w:val="00352C43"/>
    <w:rsid w:val="0035383C"/>
    <w:rsid w:val="00353C23"/>
    <w:rsid w:val="00354777"/>
    <w:rsid w:val="0035491B"/>
    <w:rsid w:val="0035518F"/>
    <w:rsid w:val="00355922"/>
    <w:rsid w:val="003559B4"/>
    <w:rsid w:val="00355A03"/>
    <w:rsid w:val="00355B58"/>
    <w:rsid w:val="00356191"/>
    <w:rsid w:val="003565D7"/>
    <w:rsid w:val="0035673C"/>
    <w:rsid w:val="003575E4"/>
    <w:rsid w:val="00362BD6"/>
    <w:rsid w:val="00363972"/>
    <w:rsid w:val="0036438C"/>
    <w:rsid w:val="003647E4"/>
    <w:rsid w:val="0036502A"/>
    <w:rsid w:val="003650CF"/>
    <w:rsid w:val="00367125"/>
    <w:rsid w:val="0036719A"/>
    <w:rsid w:val="0036777B"/>
    <w:rsid w:val="00367AD6"/>
    <w:rsid w:val="00367D86"/>
    <w:rsid w:val="00370838"/>
    <w:rsid w:val="00370E86"/>
    <w:rsid w:val="00372DA8"/>
    <w:rsid w:val="00373C93"/>
    <w:rsid w:val="00373D7B"/>
    <w:rsid w:val="00373EA8"/>
    <w:rsid w:val="00374183"/>
    <w:rsid w:val="00374249"/>
    <w:rsid w:val="0037513C"/>
    <w:rsid w:val="00375B5C"/>
    <w:rsid w:val="00376064"/>
    <w:rsid w:val="00376148"/>
    <w:rsid w:val="0037627B"/>
    <w:rsid w:val="0037630D"/>
    <w:rsid w:val="0037643B"/>
    <w:rsid w:val="00381357"/>
    <w:rsid w:val="00381399"/>
    <w:rsid w:val="003820BA"/>
    <w:rsid w:val="00382A14"/>
    <w:rsid w:val="00383410"/>
    <w:rsid w:val="00383438"/>
    <w:rsid w:val="00384A68"/>
    <w:rsid w:val="00385A5E"/>
    <w:rsid w:val="0038640B"/>
    <w:rsid w:val="0038663B"/>
    <w:rsid w:val="00386F80"/>
    <w:rsid w:val="0039070B"/>
    <w:rsid w:val="00391332"/>
    <w:rsid w:val="00391906"/>
    <w:rsid w:val="00392819"/>
    <w:rsid w:val="00393040"/>
    <w:rsid w:val="0039313A"/>
    <w:rsid w:val="003936AD"/>
    <w:rsid w:val="00395966"/>
    <w:rsid w:val="00395DEA"/>
    <w:rsid w:val="0039669E"/>
    <w:rsid w:val="003972DD"/>
    <w:rsid w:val="003A01F6"/>
    <w:rsid w:val="003A1420"/>
    <w:rsid w:val="003A18BF"/>
    <w:rsid w:val="003A1DED"/>
    <w:rsid w:val="003A2EFA"/>
    <w:rsid w:val="003A30C9"/>
    <w:rsid w:val="003A390B"/>
    <w:rsid w:val="003A3E33"/>
    <w:rsid w:val="003A5077"/>
    <w:rsid w:val="003A5C83"/>
    <w:rsid w:val="003A74AE"/>
    <w:rsid w:val="003A7F73"/>
    <w:rsid w:val="003B03A6"/>
    <w:rsid w:val="003B152D"/>
    <w:rsid w:val="003B1DB8"/>
    <w:rsid w:val="003B1E3C"/>
    <w:rsid w:val="003B24EA"/>
    <w:rsid w:val="003B2BBE"/>
    <w:rsid w:val="003B3C4E"/>
    <w:rsid w:val="003B4380"/>
    <w:rsid w:val="003B457A"/>
    <w:rsid w:val="003B4906"/>
    <w:rsid w:val="003B4EC8"/>
    <w:rsid w:val="003B5590"/>
    <w:rsid w:val="003B57A0"/>
    <w:rsid w:val="003B79FD"/>
    <w:rsid w:val="003C1C55"/>
    <w:rsid w:val="003C259F"/>
    <w:rsid w:val="003C2F6E"/>
    <w:rsid w:val="003C3E36"/>
    <w:rsid w:val="003C5977"/>
    <w:rsid w:val="003D036E"/>
    <w:rsid w:val="003D0761"/>
    <w:rsid w:val="003D17C0"/>
    <w:rsid w:val="003D1835"/>
    <w:rsid w:val="003D2F81"/>
    <w:rsid w:val="003D42B5"/>
    <w:rsid w:val="003D4585"/>
    <w:rsid w:val="003D4681"/>
    <w:rsid w:val="003D4EEF"/>
    <w:rsid w:val="003D54A3"/>
    <w:rsid w:val="003D5742"/>
    <w:rsid w:val="003D5D39"/>
    <w:rsid w:val="003D6031"/>
    <w:rsid w:val="003D6B43"/>
    <w:rsid w:val="003D6EAD"/>
    <w:rsid w:val="003D7E0F"/>
    <w:rsid w:val="003E0369"/>
    <w:rsid w:val="003E0384"/>
    <w:rsid w:val="003E0D15"/>
    <w:rsid w:val="003E0FFF"/>
    <w:rsid w:val="003E1072"/>
    <w:rsid w:val="003E1647"/>
    <w:rsid w:val="003E1FEE"/>
    <w:rsid w:val="003E20D9"/>
    <w:rsid w:val="003E2100"/>
    <w:rsid w:val="003E2F99"/>
    <w:rsid w:val="003E3043"/>
    <w:rsid w:val="003E3446"/>
    <w:rsid w:val="003E38FF"/>
    <w:rsid w:val="003E4769"/>
    <w:rsid w:val="003E52AF"/>
    <w:rsid w:val="003E5D74"/>
    <w:rsid w:val="003E630A"/>
    <w:rsid w:val="003E6C02"/>
    <w:rsid w:val="003F017E"/>
    <w:rsid w:val="003F0E8A"/>
    <w:rsid w:val="003F2C99"/>
    <w:rsid w:val="003F3D1C"/>
    <w:rsid w:val="003F3D2F"/>
    <w:rsid w:val="003F42DC"/>
    <w:rsid w:val="003F50C0"/>
    <w:rsid w:val="003F533B"/>
    <w:rsid w:val="003F59B6"/>
    <w:rsid w:val="003F78C8"/>
    <w:rsid w:val="003F7B5F"/>
    <w:rsid w:val="0040022D"/>
    <w:rsid w:val="0040110D"/>
    <w:rsid w:val="00402AB9"/>
    <w:rsid w:val="0040473B"/>
    <w:rsid w:val="0040474C"/>
    <w:rsid w:val="00405CF7"/>
    <w:rsid w:val="00406937"/>
    <w:rsid w:val="004073ED"/>
    <w:rsid w:val="00407B35"/>
    <w:rsid w:val="00410788"/>
    <w:rsid w:val="00410DB6"/>
    <w:rsid w:val="0041137D"/>
    <w:rsid w:val="00413946"/>
    <w:rsid w:val="00414822"/>
    <w:rsid w:val="00414A48"/>
    <w:rsid w:val="00416172"/>
    <w:rsid w:val="00416816"/>
    <w:rsid w:val="00417B70"/>
    <w:rsid w:val="00420130"/>
    <w:rsid w:val="0042053A"/>
    <w:rsid w:val="004226A8"/>
    <w:rsid w:val="004226D6"/>
    <w:rsid w:val="004229C1"/>
    <w:rsid w:val="00423CB6"/>
    <w:rsid w:val="00423DF3"/>
    <w:rsid w:val="004268D6"/>
    <w:rsid w:val="00426CF9"/>
    <w:rsid w:val="0042743F"/>
    <w:rsid w:val="00427740"/>
    <w:rsid w:val="00427D4F"/>
    <w:rsid w:val="00430795"/>
    <w:rsid w:val="004313B8"/>
    <w:rsid w:val="0043191E"/>
    <w:rsid w:val="00431F6C"/>
    <w:rsid w:val="00432061"/>
    <w:rsid w:val="004320FB"/>
    <w:rsid w:val="004331F7"/>
    <w:rsid w:val="004338FD"/>
    <w:rsid w:val="00433F70"/>
    <w:rsid w:val="00434153"/>
    <w:rsid w:val="0043522E"/>
    <w:rsid w:val="00435337"/>
    <w:rsid w:val="00435435"/>
    <w:rsid w:val="00436444"/>
    <w:rsid w:val="00436AF9"/>
    <w:rsid w:val="004377BD"/>
    <w:rsid w:val="00440DDA"/>
    <w:rsid w:val="00440E32"/>
    <w:rsid w:val="00441105"/>
    <w:rsid w:val="0044249E"/>
    <w:rsid w:val="00442554"/>
    <w:rsid w:val="00443558"/>
    <w:rsid w:val="004439B1"/>
    <w:rsid w:val="00444920"/>
    <w:rsid w:val="0044493E"/>
    <w:rsid w:val="00444D72"/>
    <w:rsid w:val="004455FD"/>
    <w:rsid w:val="004460D0"/>
    <w:rsid w:val="00447728"/>
    <w:rsid w:val="004479BA"/>
    <w:rsid w:val="00450B93"/>
    <w:rsid w:val="00451A53"/>
    <w:rsid w:val="004535FD"/>
    <w:rsid w:val="004539FC"/>
    <w:rsid w:val="00454F46"/>
    <w:rsid w:val="00455136"/>
    <w:rsid w:val="00456848"/>
    <w:rsid w:val="00456B82"/>
    <w:rsid w:val="004605EB"/>
    <w:rsid w:val="00460EA6"/>
    <w:rsid w:val="004612F0"/>
    <w:rsid w:val="00461FBF"/>
    <w:rsid w:val="00462232"/>
    <w:rsid w:val="00462604"/>
    <w:rsid w:val="00462ECF"/>
    <w:rsid w:val="0046533D"/>
    <w:rsid w:val="004658BA"/>
    <w:rsid w:val="004658FF"/>
    <w:rsid w:val="00466725"/>
    <w:rsid w:val="004703DD"/>
    <w:rsid w:val="004705E0"/>
    <w:rsid w:val="00470C49"/>
    <w:rsid w:val="00471640"/>
    <w:rsid w:val="00471E7B"/>
    <w:rsid w:val="00472652"/>
    <w:rsid w:val="004727A2"/>
    <w:rsid w:val="00472D54"/>
    <w:rsid w:val="00474086"/>
    <w:rsid w:val="00474A11"/>
    <w:rsid w:val="00474D11"/>
    <w:rsid w:val="00474D54"/>
    <w:rsid w:val="00474FE8"/>
    <w:rsid w:val="0047537D"/>
    <w:rsid w:val="00475400"/>
    <w:rsid w:val="004767F4"/>
    <w:rsid w:val="00476809"/>
    <w:rsid w:val="004777A9"/>
    <w:rsid w:val="00477DFC"/>
    <w:rsid w:val="0048056B"/>
    <w:rsid w:val="00481975"/>
    <w:rsid w:val="00481D48"/>
    <w:rsid w:val="0048204D"/>
    <w:rsid w:val="00482682"/>
    <w:rsid w:val="0048332E"/>
    <w:rsid w:val="004833E3"/>
    <w:rsid w:val="00484325"/>
    <w:rsid w:val="004845CB"/>
    <w:rsid w:val="0048477A"/>
    <w:rsid w:val="004876B3"/>
    <w:rsid w:val="00487766"/>
    <w:rsid w:val="00487A40"/>
    <w:rsid w:val="00487D45"/>
    <w:rsid w:val="00487FB1"/>
    <w:rsid w:val="00490051"/>
    <w:rsid w:val="0049010E"/>
    <w:rsid w:val="0049080A"/>
    <w:rsid w:val="00492087"/>
    <w:rsid w:val="004938FB"/>
    <w:rsid w:val="00494ABD"/>
    <w:rsid w:val="0049591A"/>
    <w:rsid w:val="0049610E"/>
    <w:rsid w:val="0049708B"/>
    <w:rsid w:val="00497DEB"/>
    <w:rsid w:val="004A0E67"/>
    <w:rsid w:val="004A21E9"/>
    <w:rsid w:val="004A3244"/>
    <w:rsid w:val="004A3726"/>
    <w:rsid w:val="004A45AC"/>
    <w:rsid w:val="004A4914"/>
    <w:rsid w:val="004A49A7"/>
    <w:rsid w:val="004A4C71"/>
    <w:rsid w:val="004A6229"/>
    <w:rsid w:val="004A6B9F"/>
    <w:rsid w:val="004A6BC5"/>
    <w:rsid w:val="004B0A82"/>
    <w:rsid w:val="004B1452"/>
    <w:rsid w:val="004B16B6"/>
    <w:rsid w:val="004B1F9B"/>
    <w:rsid w:val="004B24AE"/>
    <w:rsid w:val="004B2536"/>
    <w:rsid w:val="004B25CE"/>
    <w:rsid w:val="004B2FB0"/>
    <w:rsid w:val="004B3633"/>
    <w:rsid w:val="004B3828"/>
    <w:rsid w:val="004B396C"/>
    <w:rsid w:val="004B431B"/>
    <w:rsid w:val="004B5B47"/>
    <w:rsid w:val="004B6066"/>
    <w:rsid w:val="004B7F8E"/>
    <w:rsid w:val="004C06FF"/>
    <w:rsid w:val="004C13DF"/>
    <w:rsid w:val="004C162A"/>
    <w:rsid w:val="004C2179"/>
    <w:rsid w:val="004C239C"/>
    <w:rsid w:val="004C23A2"/>
    <w:rsid w:val="004C3DF2"/>
    <w:rsid w:val="004C4D3C"/>
    <w:rsid w:val="004C5733"/>
    <w:rsid w:val="004C6520"/>
    <w:rsid w:val="004C681B"/>
    <w:rsid w:val="004C6F67"/>
    <w:rsid w:val="004C751F"/>
    <w:rsid w:val="004C78D0"/>
    <w:rsid w:val="004D1C2B"/>
    <w:rsid w:val="004D2B02"/>
    <w:rsid w:val="004D42F5"/>
    <w:rsid w:val="004D457A"/>
    <w:rsid w:val="004D5312"/>
    <w:rsid w:val="004D5456"/>
    <w:rsid w:val="004D5E46"/>
    <w:rsid w:val="004D6047"/>
    <w:rsid w:val="004D6495"/>
    <w:rsid w:val="004D72BA"/>
    <w:rsid w:val="004D7C9E"/>
    <w:rsid w:val="004E016B"/>
    <w:rsid w:val="004E0279"/>
    <w:rsid w:val="004E0AAF"/>
    <w:rsid w:val="004E0FF8"/>
    <w:rsid w:val="004E13D2"/>
    <w:rsid w:val="004E3D67"/>
    <w:rsid w:val="004E4157"/>
    <w:rsid w:val="004E446D"/>
    <w:rsid w:val="004E4A70"/>
    <w:rsid w:val="004E5C3C"/>
    <w:rsid w:val="004E5EE6"/>
    <w:rsid w:val="004E5F90"/>
    <w:rsid w:val="004F03F3"/>
    <w:rsid w:val="004F042F"/>
    <w:rsid w:val="004F0726"/>
    <w:rsid w:val="004F15A5"/>
    <w:rsid w:val="004F1AB3"/>
    <w:rsid w:val="004F2623"/>
    <w:rsid w:val="004F304B"/>
    <w:rsid w:val="004F3755"/>
    <w:rsid w:val="004F463B"/>
    <w:rsid w:val="004F570C"/>
    <w:rsid w:val="004F5999"/>
    <w:rsid w:val="004F6443"/>
    <w:rsid w:val="004F687C"/>
    <w:rsid w:val="004F6FF9"/>
    <w:rsid w:val="004F7216"/>
    <w:rsid w:val="0050187E"/>
    <w:rsid w:val="00502427"/>
    <w:rsid w:val="00503918"/>
    <w:rsid w:val="00503B29"/>
    <w:rsid w:val="00503C34"/>
    <w:rsid w:val="00504EC8"/>
    <w:rsid w:val="00505634"/>
    <w:rsid w:val="005067AB"/>
    <w:rsid w:val="005071B9"/>
    <w:rsid w:val="0050765A"/>
    <w:rsid w:val="00507F18"/>
    <w:rsid w:val="0051007B"/>
    <w:rsid w:val="00511728"/>
    <w:rsid w:val="00511E61"/>
    <w:rsid w:val="005134A3"/>
    <w:rsid w:val="00513921"/>
    <w:rsid w:val="00517444"/>
    <w:rsid w:val="00517803"/>
    <w:rsid w:val="00517ED6"/>
    <w:rsid w:val="0052067F"/>
    <w:rsid w:val="0052094F"/>
    <w:rsid w:val="00522105"/>
    <w:rsid w:val="00522AB8"/>
    <w:rsid w:val="00523F6D"/>
    <w:rsid w:val="00524742"/>
    <w:rsid w:val="00525A04"/>
    <w:rsid w:val="00525B57"/>
    <w:rsid w:val="005262FB"/>
    <w:rsid w:val="00527A77"/>
    <w:rsid w:val="005300FE"/>
    <w:rsid w:val="00530873"/>
    <w:rsid w:val="00530D26"/>
    <w:rsid w:val="00531135"/>
    <w:rsid w:val="005312C3"/>
    <w:rsid w:val="00531571"/>
    <w:rsid w:val="00531E32"/>
    <w:rsid w:val="005336E9"/>
    <w:rsid w:val="00533779"/>
    <w:rsid w:val="00533944"/>
    <w:rsid w:val="005370D7"/>
    <w:rsid w:val="00537485"/>
    <w:rsid w:val="0053765A"/>
    <w:rsid w:val="00537EE8"/>
    <w:rsid w:val="005405D7"/>
    <w:rsid w:val="0054078E"/>
    <w:rsid w:val="00540C3A"/>
    <w:rsid w:val="00541E3F"/>
    <w:rsid w:val="005438A8"/>
    <w:rsid w:val="00543BAB"/>
    <w:rsid w:val="00544314"/>
    <w:rsid w:val="00544D41"/>
    <w:rsid w:val="00545B5F"/>
    <w:rsid w:val="00546171"/>
    <w:rsid w:val="00546A31"/>
    <w:rsid w:val="0055059B"/>
    <w:rsid w:val="00550792"/>
    <w:rsid w:val="00550FB6"/>
    <w:rsid w:val="0055134A"/>
    <w:rsid w:val="00552282"/>
    <w:rsid w:val="00553558"/>
    <w:rsid w:val="00553EED"/>
    <w:rsid w:val="00553F20"/>
    <w:rsid w:val="00554005"/>
    <w:rsid w:val="00554C26"/>
    <w:rsid w:val="00556253"/>
    <w:rsid w:val="0055642A"/>
    <w:rsid w:val="005564DE"/>
    <w:rsid w:val="00556EA1"/>
    <w:rsid w:val="005575D4"/>
    <w:rsid w:val="00557B28"/>
    <w:rsid w:val="00560C78"/>
    <w:rsid w:val="00561BB6"/>
    <w:rsid w:val="00562070"/>
    <w:rsid w:val="005620F4"/>
    <w:rsid w:val="0056217F"/>
    <w:rsid w:val="005637AF"/>
    <w:rsid w:val="00563A41"/>
    <w:rsid w:val="00563AED"/>
    <w:rsid w:val="00564C76"/>
    <w:rsid w:val="005670A6"/>
    <w:rsid w:val="005676DB"/>
    <w:rsid w:val="005678BA"/>
    <w:rsid w:val="00567FD8"/>
    <w:rsid w:val="00570542"/>
    <w:rsid w:val="00570B02"/>
    <w:rsid w:val="00570CCD"/>
    <w:rsid w:val="0057227A"/>
    <w:rsid w:val="00572742"/>
    <w:rsid w:val="0057314A"/>
    <w:rsid w:val="00573D7E"/>
    <w:rsid w:val="005740A6"/>
    <w:rsid w:val="00574FDB"/>
    <w:rsid w:val="00575047"/>
    <w:rsid w:val="00575582"/>
    <w:rsid w:val="00575A14"/>
    <w:rsid w:val="00575A5A"/>
    <w:rsid w:val="005764DE"/>
    <w:rsid w:val="0057683C"/>
    <w:rsid w:val="00576A3B"/>
    <w:rsid w:val="00576C66"/>
    <w:rsid w:val="00577D3D"/>
    <w:rsid w:val="005800AC"/>
    <w:rsid w:val="005800BD"/>
    <w:rsid w:val="00580379"/>
    <w:rsid w:val="00581D41"/>
    <w:rsid w:val="00582066"/>
    <w:rsid w:val="00582120"/>
    <w:rsid w:val="00584713"/>
    <w:rsid w:val="00584FC4"/>
    <w:rsid w:val="0058513C"/>
    <w:rsid w:val="00585BA0"/>
    <w:rsid w:val="00587557"/>
    <w:rsid w:val="00590315"/>
    <w:rsid w:val="005903AE"/>
    <w:rsid w:val="00590631"/>
    <w:rsid w:val="00590F9B"/>
    <w:rsid w:val="0059109E"/>
    <w:rsid w:val="00591473"/>
    <w:rsid w:val="005928D0"/>
    <w:rsid w:val="00594413"/>
    <w:rsid w:val="0059509D"/>
    <w:rsid w:val="00595D52"/>
    <w:rsid w:val="00596227"/>
    <w:rsid w:val="005972B5"/>
    <w:rsid w:val="005972BA"/>
    <w:rsid w:val="00597978"/>
    <w:rsid w:val="005A02F5"/>
    <w:rsid w:val="005A0620"/>
    <w:rsid w:val="005A0699"/>
    <w:rsid w:val="005A1478"/>
    <w:rsid w:val="005A393D"/>
    <w:rsid w:val="005A6A4A"/>
    <w:rsid w:val="005A6BD5"/>
    <w:rsid w:val="005A7183"/>
    <w:rsid w:val="005A720A"/>
    <w:rsid w:val="005B06EF"/>
    <w:rsid w:val="005B186B"/>
    <w:rsid w:val="005B23A9"/>
    <w:rsid w:val="005B2C8C"/>
    <w:rsid w:val="005B3AC8"/>
    <w:rsid w:val="005B3D01"/>
    <w:rsid w:val="005B3F06"/>
    <w:rsid w:val="005B427D"/>
    <w:rsid w:val="005B4515"/>
    <w:rsid w:val="005B4BDC"/>
    <w:rsid w:val="005B4FBF"/>
    <w:rsid w:val="005B595A"/>
    <w:rsid w:val="005B7549"/>
    <w:rsid w:val="005B7A73"/>
    <w:rsid w:val="005C01C6"/>
    <w:rsid w:val="005C0527"/>
    <w:rsid w:val="005C0924"/>
    <w:rsid w:val="005C1436"/>
    <w:rsid w:val="005C1AB7"/>
    <w:rsid w:val="005C1B66"/>
    <w:rsid w:val="005C2AAB"/>
    <w:rsid w:val="005C340F"/>
    <w:rsid w:val="005C3894"/>
    <w:rsid w:val="005C4082"/>
    <w:rsid w:val="005C5A7D"/>
    <w:rsid w:val="005C6275"/>
    <w:rsid w:val="005C7250"/>
    <w:rsid w:val="005C7E0D"/>
    <w:rsid w:val="005D067A"/>
    <w:rsid w:val="005D0BE5"/>
    <w:rsid w:val="005D0DC1"/>
    <w:rsid w:val="005D1CD4"/>
    <w:rsid w:val="005D1DF4"/>
    <w:rsid w:val="005D28EF"/>
    <w:rsid w:val="005D3786"/>
    <w:rsid w:val="005D3C92"/>
    <w:rsid w:val="005D452A"/>
    <w:rsid w:val="005D52A0"/>
    <w:rsid w:val="005D6343"/>
    <w:rsid w:val="005D6CCD"/>
    <w:rsid w:val="005D7108"/>
    <w:rsid w:val="005E02BF"/>
    <w:rsid w:val="005E0411"/>
    <w:rsid w:val="005E0483"/>
    <w:rsid w:val="005E1326"/>
    <w:rsid w:val="005E18EE"/>
    <w:rsid w:val="005E2AE4"/>
    <w:rsid w:val="005E36A0"/>
    <w:rsid w:val="005E37A4"/>
    <w:rsid w:val="005E4571"/>
    <w:rsid w:val="005E5124"/>
    <w:rsid w:val="005E5783"/>
    <w:rsid w:val="005E73B2"/>
    <w:rsid w:val="005F0195"/>
    <w:rsid w:val="005F0D80"/>
    <w:rsid w:val="005F0F30"/>
    <w:rsid w:val="005F1609"/>
    <w:rsid w:val="005F161B"/>
    <w:rsid w:val="005F2423"/>
    <w:rsid w:val="005F2748"/>
    <w:rsid w:val="005F3765"/>
    <w:rsid w:val="005F57CE"/>
    <w:rsid w:val="005F763F"/>
    <w:rsid w:val="005F7998"/>
    <w:rsid w:val="005F7CE7"/>
    <w:rsid w:val="005F7F61"/>
    <w:rsid w:val="00601691"/>
    <w:rsid w:val="00601D2A"/>
    <w:rsid w:val="00601DC0"/>
    <w:rsid w:val="00602147"/>
    <w:rsid w:val="006023F0"/>
    <w:rsid w:val="00602F77"/>
    <w:rsid w:val="00602FAE"/>
    <w:rsid w:val="0060320E"/>
    <w:rsid w:val="0060403E"/>
    <w:rsid w:val="00604067"/>
    <w:rsid w:val="00604EB8"/>
    <w:rsid w:val="00605E90"/>
    <w:rsid w:val="00605F4F"/>
    <w:rsid w:val="00605FDA"/>
    <w:rsid w:val="00606BF6"/>
    <w:rsid w:val="00610E62"/>
    <w:rsid w:val="00610FC7"/>
    <w:rsid w:val="00611D93"/>
    <w:rsid w:val="0061205F"/>
    <w:rsid w:val="0061262A"/>
    <w:rsid w:val="006127EB"/>
    <w:rsid w:val="0061363B"/>
    <w:rsid w:val="00613EAB"/>
    <w:rsid w:val="00614044"/>
    <w:rsid w:val="00614320"/>
    <w:rsid w:val="00614643"/>
    <w:rsid w:val="00614D85"/>
    <w:rsid w:val="00615A44"/>
    <w:rsid w:val="00617100"/>
    <w:rsid w:val="0061729D"/>
    <w:rsid w:val="00617700"/>
    <w:rsid w:val="00617BD1"/>
    <w:rsid w:val="00621F7F"/>
    <w:rsid w:val="006226A8"/>
    <w:rsid w:val="00622FD1"/>
    <w:rsid w:val="00623454"/>
    <w:rsid w:val="00625BA6"/>
    <w:rsid w:val="00625CC0"/>
    <w:rsid w:val="00625D44"/>
    <w:rsid w:val="00626691"/>
    <w:rsid w:val="00627272"/>
    <w:rsid w:val="00632F8E"/>
    <w:rsid w:val="00633287"/>
    <w:rsid w:val="00634557"/>
    <w:rsid w:val="0063495C"/>
    <w:rsid w:val="006360F1"/>
    <w:rsid w:val="00636389"/>
    <w:rsid w:val="00636790"/>
    <w:rsid w:val="00636899"/>
    <w:rsid w:val="00637D4E"/>
    <w:rsid w:val="006402A5"/>
    <w:rsid w:val="00640EE3"/>
    <w:rsid w:val="00641974"/>
    <w:rsid w:val="006423E6"/>
    <w:rsid w:val="00642E70"/>
    <w:rsid w:val="006435E5"/>
    <w:rsid w:val="0064368C"/>
    <w:rsid w:val="00645B13"/>
    <w:rsid w:val="006466F3"/>
    <w:rsid w:val="0064675F"/>
    <w:rsid w:val="00647F75"/>
    <w:rsid w:val="00650720"/>
    <w:rsid w:val="0065105C"/>
    <w:rsid w:val="00651152"/>
    <w:rsid w:val="0065220C"/>
    <w:rsid w:val="00652464"/>
    <w:rsid w:val="0065260C"/>
    <w:rsid w:val="0065338E"/>
    <w:rsid w:val="00653831"/>
    <w:rsid w:val="0065397A"/>
    <w:rsid w:val="00653D4D"/>
    <w:rsid w:val="0065504E"/>
    <w:rsid w:val="00655BA0"/>
    <w:rsid w:val="006560C2"/>
    <w:rsid w:val="0065725A"/>
    <w:rsid w:val="00657C4D"/>
    <w:rsid w:val="00657F22"/>
    <w:rsid w:val="006600B0"/>
    <w:rsid w:val="0066065F"/>
    <w:rsid w:val="006627D8"/>
    <w:rsid w:val="00662E26"/>
    <w:rsid w:val="00663729"/>
    <w:rsid w:val="006638C9"/>
    <w:rsid w:val="00663FA0"/>
    <w:rsid w:val="006642B3"/>
    <w:rsid w:val="006644B6"/>
    <w:rsid w:val="006654E8"/>
    <w:rsid w:val="00665C81"/>
    <w:rsid w:val="006666B2"/>
    <w:rsid w:val="00666814"/>
    <w:rsid w:val="006673AB"/>
    <w:rsid w:val="00667E3F"/>
    <w:rsid w:val="00670806"/>
    <w:rsid w:val="006719C1"/>
    <w:rsid w:val="006729B8"/>
    <w:rsid w:val="006732C8"/>
    <w:rsid w:val="00673E91"/>
    <w:rsid w:val="006768F4"/>
    <w:rsid w:val="006776C8"/>
    <w:rsid w:val="00677E2A"/>
    <w:rsid w:val="00680093"/>
    <w:rsid w:val="00680D67"/>
    <w:rsid w:val="00681360"/>
    <w:rsid w:val="00681BA9"/>
    <w:rsid w:val="0068271A"/>
    <w:rsid w:val="00682926"/>
    <w:rsid w:val="00683AAB"/>
    <w:rsid w:val="00683AF0"/>
    <w:rsid w:val="00684755"/>
    <w:rsid w:val="00684912"/>
    <w:rsid w:val="00685036"/>
    <w:rsid w:val="006856E4"/>
    <w:rsid w:val="006856FA"/>
    <w:rsid w:val="00686081"/>
    <w:rsid w:val="006868FC"/>
    <w:rsid w:val="00686AA0"/>
    <w:rsid w:val="00686F19"/>
    <w:rsid w:val="00687809"/>
    <w:rsid w:val="00687BDF"/>
    <w:rsid w:val="00690489"/>
    <w:rsid w:val="00690520"/>
    <w:rsid w:val="00691B29"/>
    <w:rsid w:val="006921C4"/>
    <w:rsid w:val="006923D2"/>
    <w:rsid w:val="0069256D"/>
    <w:rsid w:val="006943CE"/>
    <w:rsid w:val="006953B8"/>
    <w:rsid w:val="00695576"/>
    <w:rsid w:val="00696822"/>
    <w:rsid w:val="00696DE9"/>
    <w:rsid w:val="006A080F"/>
    <w:rsid w:val="006A11FD"/>
    <w:rsid w:val="006A12D1"/>
    <w:rsid w:val="006A15DC"/>
    <w:rsid w:val="006A23A5"/>
    <w:rsid w:val="006A289C"/>
    <w:rsid w:val="006A2A70"/>
    <w:rsid w:val="006A324D"/>
    <w:rsid w:val="006A3533"/>
    <w:rsid w:val="006A38D9"/>
    <w:rsid w:val="006A45C9"/>
    <w:rsid w:val="006A4BB9"/>
    <w:rsid w:val="006A4E0F"/>
    <w:rsid w:val="006A66E4"/>
    <w:rsid w:val="006A66F7"/>
    <w:rsid w:val="006A6AED"/>
    <w:rsid w:val="006B0866"/>
    <w:rsid w:val="006B0DD4"/>
    <w:rsid w:val="006B2622"/>
    <w:rsid w:val="006B333F"/>
    <w:rsid w:val="006B3AEF"/>
    <w:rsid w:val="006B3F49"/>
    <w:rsid w:val="006B4070"/>
    <w:rsid w:val="006B432F"/>
    <w:rsid w:val="006B4E26"/>
    <w:rsid w:val="006B6537"/>
    <w:rsid w:val="006B7871"/>
    <w:rsid w:val="006B7A84"/>
    <w:rsid w:val="006C0A41"/>
    <w:rsid w:val="006C1983"/>
    <w:rsid w:val="006C19F8"/>
    <w:rsid w:val="006C21F3"/>
    <w:rsid w:val="006C2289"/>
    <w:rsid w:val="006C2DCB"/>
    <w:rsid w:val="006C37EB"/>
    <w:rsid w:val="006C39E7"/>
    <w:rsid w:val="006C3B04"/>
    <w:rsid w:val="006C3F29"/>
    <w:rsid w:val="006C415D"/>
    <w:rsid w:val="006C4773"/>
    <w:rsid w:val="006C4999"/>
    <w:rsid w:val="006C4BE6"/>
    <w:rsid w:val="006C50E6"/>
    <w:rsid w:val="006C5E61"/>
    <w:rsid w:val="006C6C29"/>
    <w:rsid w:val="006C77AC"/>
    <w:rsid w:val="006C7A57"/>
    <w:rsid w:val="006D01C9"/>
    <w:rsid w:val="006D1451"/>
    <w:rsid w:val="006D23C0"/>
    <w:rsid w:val="006D2887"/>
    <w:rsid w:val="006D2937"/>
    <w:rsid w:val="006D2B5F"/>
    <w:rsid w:val="006D2DEB"/>
    <w:rsid w:val="006D30C5"/>
    <w:rsid w:val="006D328A"/>
    <w:rsid w:val="006D33D2"/>
    <w:rsid w:val="006D4757"/>
    <w:rsid w:val="006D513A"/>
    <w:rsid w:val="006D57D5"/>
    <w:rsid w:val="006D5C91"/>
    <w:rsid w:val="006D5E08"/>
    <w:rsid w:val="006D5E73"/>
    <w:rsid w:val="006D6512"/>
    <w:rsid w:val="006D6583"/>
    <w:rsid w:val="006D6D73"/>
    <w:rsid w:val="006D76DE"/>
    <w:rsid w:val="006E0475"/>
    <w:rsid w:val="006E0C31"/>
    <w:rsid w:val="006E1784"/>
    <w:rsid w:val="006E18DA"/>
    <w:rsid w:val="006E256A"/>
    <w:rsid w:val="006E31D6"/>
    <w:rsid w:val="006E3598"/>
    <w:rsid w:val="006E3D3E"/>
    <w:rsid w:val="006E51BD"/>
    <w:rsid w:val="006E5249"/>
    <w:rsid w:val="006E591C"/>
    <w:rsid w:val="006E6050"/>
    <w:rsid w:val="006E69ED"/>
    <w:rsid w:val="006E7381"/>
    <w:rsid w:val="006F2A86"/>
    <w:rsid w:val="006F2D50"/>
    <w:rsid w:val="006F3D8F"/>
    <w:rsid w:val="006F4068"/>
    <w:rsid w:val="006F40F6"/>
    <w:rsid w:val="006F4857"/>
    <w:rsid w:val="006F55C1"/>
    <w:rsid w:val="006F658C"/>
    <w:rsid w:val="006F6B10"/>
    <w:rsid w:val="006F6F21"/>
    <w:rsid w:val="006F6F6F"/>
    <w:rsid w:val="006F7D26"/>
    <w:rsid w:val="006F7DD6"/>
    <w:rsid w:val="006F7ECC"/>
    <w:rsid w:val="007005C2"/>
    <w:rsid w:val="0070093E"/>
    <w:rsid w:val="00701011"/>
    <w:rsid w:val="00701137"/>
    <w:rsid w:val="00701EFA"/>
    <w:rsid w:val="007020DD"/>
    <w:rsid w:val="0070282D"/>
    <w:rsid w:val="00702CBB"/>
    <w:rsid w:val="00702FA9"/>
    <w:rsid w:val="00703DFA"/>
    <w:rsid w:val="00704097"/>
    <w:rsid w:val="00704BA9"/>
    <w:rsid w:val="00705013"/>
    <w:rsid w:val="007056AF"/>
    <w:rsid w:val="007057F6"/>
    <w:rsid w:val="00705B0F"/>
    <w:rsid w:val="007100F6"/>
    <w:rsid w:val="00710E4E"/>
    <w:rsid w:val="00711068"/>
    <w:rsid w:val="00711F2D"/>
    <w:rsid w:val="00713781"/>
    <w:rsid w:val="00713B4D"/>
    <w:rsid w:val="00714720"/>
    <w:rsid w:val="00715E1C"/>
    <w:rsid w:val="007163C4"/>
    <w:rsid w:val="00717655"/>
    <w:rsid w:val="00720AD4"/>
    <w:rsid w:val="00722EFB"/>
    <w:rsid w:val="00722F2C"/>
    <w:rsid w:val="007232A9"/>
    <w:rsid w:val="00723393"/>
    <w:rsid w:val="00723839"/>
    <w:rsid w:val="007240C2"/>
    <w:rsid w:val="00725D94"/>
    <w:rsid w:val="00727D75"/>
    <w:rsid w:val="00727E29"/>
    <w:rsid w:val="007317AC"/>
    <w:rsid w:val="007324B7"/>
    <w:rsid w:val="0073250E"/>
    <w:rsid w:val="00732D1E"/>
    <w:rsid w:val="00732F8B"/>
    <w:rsid w:val="00733B95"/>
    <w:rsid w:val="00733F4D"/>
    <w:rsid w:val="007344D5"/>
    <w:rsid w:val="007357DB"/>
    <w:rsid w:val="00737B08"/>
    <w:rsid w:val="00737DE7"/>
    <w:rsid w:val="007406DC"/>
    <w:rsid w:val="0074077E"/>
    <w:rsid w:val="00740FB8"/>
    <w:rsid w:val="00741E7A"/>
    <w:rsid w:val="0074631C"/>
    <w:rsid w:val="00746D5F"/>
    <w:rsid w:val="00747734"/>
    <w:rsid w:val="007478EC"/>
    <w:rsid w:val="007516F4"/>
    <w:rsid w:val="00751B3D"/>
    <w:rsid w:val="00751DED"/>
    <w:rsid w:val="00751F79"/>
    <w:rsid w:val="00752835"/>
    <w:rsid w:val="00752AA6"/>
    <w:rsid w:val="00753706"/>
    <w:rsid w:val="007609D0"/>
    <w:rsid w:val="00760FAB"/>
    <w:rsid w:val="00761AD0"/>
    <w:rsid w:val="00762209"/>
    <w:rsid w:val="0076258C"/>
    <w:rsid w:val="00763F4E"/>
    <w:rsid w:val="00763F97"/>
    <w:rsid w:val="007647D1"/>
    <w:rsid w:val="00765162"/>
    <w:rsid w:val="00765FE7"/>
    <w:rsid w:val="00767552"/>
    <w:rsid w:val="00767603"/>
    <w:rsid w:val="00767806"/>
    <w:rsid w:val="007715E1"/>
    <w:rsid w:val="0077242D"/>
    <w:rsid w:val="00772A6F"/>
    <w:rsid w:val="00772D2C"/>
    <w:rsid w:val="0077328E"/>
    <w:rsid w:val="00773589"/>
    <w:rsid w:val="0077390B"/>
    <w:rsid w:val="00773BEF"/>
    <w:rsid w:val="00774261"/>
    <w:rsid w:val="007751A1"/>
    <w:rsid w:val="0077565A"/>
    <w:rsid w:val="0077584F"/>
    <w:rsid w:val="007758AC"/>
    <w:rsid w:val="00775AB8"/>
    <w:rsid w:val="00775CAF"/>
    <w:rsid w:val="0077731F"/>
    <w:rsid w:val="00780224"/>
    <w:rsid w:val="007802E9"/>
    <w:rsid w:val="007803BC"/>
    <w:rsid w:val="007804EB"/>
    <w:rsid w:val="00781666"/>
    <w:rsid w:val="00781707"/>
    <w:rsid w:val="00783140"/>
    <w:rsid w:val="00783BAA"/>
    <w:rsid w:val="007841CA"/>
    <w:rsid w:val="007858F7"/>
    <w:rsid w:val="00785CD6"/>
    <w:rsid w:val="00786505"/>
    <w:rsid w:val="00786D9E"/>
    <w:rsid w:val="00787114"/>
    <w:rsid w:val="00787325"/>
    <w:rsid w:val="00787963"/>
    <w:rsid w:val="00792027"/>
    <w:rsid w:val="00792C46"/>
    <w:rsid w:val="00792F0C"/>
    <w:rsid w:val="007930C1"/>
    <w:rsid w:val="007948E9"/>
    <w:rsid w:val="00794F54"/>
    <w:rsid w:val="00795030"/>
    <w:rsid w:val="0079531C"/>
    <w:rsid w:val="00795AFA"/>
    <w:rsid w:val="00795CAE"/>
    <w:rsid w:val="0079683A"/>
    <w:rsid w:val="00796F27"/>
    <w:rsid w:val="00797C19"/>
    <w:rsid w:val="007A0B2B"/>
    <w:rsid w:val="007A0D4F"/>
    <w:rsid w:val="007A0E72"/>
    <w:rsid w:val="007A0F9D"/>
    <w:rsid w:val="007A29BC"/>
    <w:rsid w:val="007A35A6"/>
    <w:rsid w:val="007A3FE1"/>
    <w:rsid w:val="007A4DF0"/>
    <w:rsid w:val="007A4E2E"/>
    <w:rsid w:val="007A515B"/>
    <w:rsid w:val="007A58CF"/>
    <w:rsid w:val="007A5CD5"/>
    <w:rsid w:val="007A6528"/>
    <w:rsid w:val="007A67C0"/>
    <w:rsid w:val="007A6CF1"/>
    <w:rsid w:val="007A7B82"/>
    <w:rsid w:val="007B0F2C"/>
    <w:rsid w:val="007B1711"/>
    <w:rsid w:val="007B2258"/>
    <w:rsid w:val="007B245D"/>
    <w:rsid w:val="007B3DE3"/>
    <w:rsid w:val="007B4CA6"/>
    <w:rsid w:val="007B4F0E"/>
    <w:rsid w:val="007B516E"/>
    <w:rsid w:val="007B58D7"/>
    <w:rsid w:val="007B58E5"/>
    <w:rsid w:val="007B5D9C"/>
    <w:rsid w:val="007B5DF1"/>
    <w:rsid w:val="007B5F6F"/>
    <w:rsid w:val="007B732A"/>
    <w:rsid w:val="007B76EF"/>
    <w:rsid w:val="007C035B"/>
    <w:rsid w:val="007C122C"/>
    <w:rsid w:val="007C1321"/>
    <w:rsid w:val="007C13C9"/>
    <w:rsid w:val="007C1F42"/>
    <w:rsid w:val="007C26A0"/>
    <w:rsid w:val="007C31E9"/>
    <w:rsid w:val="007C35BF"/>
    <w:rsid w:val="007C369A"/>
    <w:rsid w:val="007C393F"/>
    <w:rsid w:val="007C60E5"/>
    <w:rsid w:val="007C6ABD"/>
    <w:rsid w:val="007C7D27"/>
    <w:rsid w:val="007D13AF"/>
    <w:rsid w:val="007D18E2"/>
    <w:rsid w:val="007D2A29"/>
    <w:rsid w:val="007D2F15"/>
    <w:rsid w:val="007D46A9"/>
    <w:rsid w:val="007D4B64"/>
    <w:rsid w:val="007D4BD0"/>
    <w:rsid w:val="007D4CBE"/>
    <w:rsid w:val="007D665C"/>
    <w:rsid w:val="007E0A1D"/>
    <w:rsid w:val="007E2A73"/>
    <w:rsid w:val="007E2EB9"/>
    <w:rsid w:val="007E3783"/>
    <w:rsid w:val="007E391F"/>
    <w:rsid w:val="007E40DB"/>
    <w:rsid w:val="007E4853"/>
    <w:rsid w:val="007E4BE0"/>
    <w:rsid w:val="007E4F97"/>
    <w:rsid w:val="007E5475"/>
    <w:rsid w:val="007E578F"/>
    <w:rsid w:val="007E5D08"/>
    <w:rsid w:val="007E7077"/>
    <w:rsid w:val="007E7308"/>
    <w:rsid w:val="007E7DA0"/>
    <w:rsid w:val="007F005F"/>
    <w:rsid w:val="007F13BB"/>
    <w:rsid w:val="007F1EF4"/>
    <w:rsid w:val="007F2429"/>
    <w:rsid w:val="007F262C"/>
    <w:rsid w:val="007F2765"/>
    <w:rsid w:val="007F27C4"/>
    <w:rsid w:val="007F2E06"/>
    <w:rsid w:val="007F3B57"/>
    <w:rsid w:val="007F4705"/>
    <w:rsid w:val="007F5516"/>
    <w:rsid w:val="007F5BFE"/>
    <w:rsid w:val="007F6282"/>
    <w:rsid w:val="007F62DD"/>
    <w:rsid w:val="007F67E4"/>
    <w:rsid w:val="007F7712"/>
    <w:rsid w:val="007F7771"/>
    <w:rsid w:val="007F77F7"/>
    <w:rsid w:val="00800E76"/>
    <w:rsid w:val="008011A5"/>
    <w:rsid w:val="008012EC"/>
    <w:rsid w:val="00801CA6"/>
    <w:rsid w:val="00801F0F"/>
    <w:rsid w:val="008020F4"/>
    <w:rsid w:val="00802775"/>
    <w:rsid w:val="008029B2"/>
    <w:rsid w:val="00804708"/>
    <w:rsid w:val="00804944"/>
    <w:rsid w:val="00804EBD"/>
    <w:rsid w:val="00805E0F"/>
    <w:rsid w:val="008067B7"/>
    <w:rsid w:val="00806CC5"/>
    <w:rsid w:val="00807056"/>
    <w:rsid w:val="00807583"/>
    <w:rsid w:val="00807788"/>
    <w:rsid w:val="0081006F"/>
    <w:rsid w:val="0081012B"/>
    <w:rsid w:val="008101FC"/>
    <w:rsid w:val="00810B20"/>
    <w:rsid w:val="00810C25"/>
    <w:rsid w:val="00810F32"/>
    <w:rsid w:val="00810F77"/>
    <w:rsid w:val="0081191C"/>
    <w:rsid w:val="008123D8"/>
    <w:rsid w:val="00814A2E"/>
    <w:rsid w:val="00815E29"/>
    <w:rsid w:val="00816798"/>
    <w:rsid w:val="00817A31"/>
    <w:rsid w:val="00820469"/>
    <w:rsid w:val="0082054F"/>
    <w:rsid w:val="00821549"/>
    <w:rsid w:val="00821AF3"/>
    <w:rsid w:val="00821CE7"/>
    <w:rsid w:val="008221DC"/>
    <w:rsid w:val="0082422E"/>
    <w:rsid w:val="00824640"/>
    <w:rsid w:val="00824DE5"/>
    <w:rsid w:val="00825406"/>
    <w:rsid w:val="00825B79"/>
    <w:rsid w:val="00825D3C"/>
    <w:rsid w:val="00827BF3"/>
    <w:rsid w:val="00827C6B"/>
    <w:rsid w:val="00831839"/>
    <w:rsid w:val="00833B5D"/>
    <w:rsid w:val="00834145"/>
    <w:rsid w:val="00835CD6"/>
    <w:rsid w:val="00836BA4"/>
    <w:rsid w:val="008370F1"/>
    <w:rsid w:val="00837EC0"/>
    <w:rsid w:val="008403DD"/>
    <w:rsid w:val="0084114E"/>
    <w:rsid w:val="00841273"/>
    <w:rsid w:val="0084214D"/>
    <w:rsid w:val="00842444"/>
    <w:rsid w:val="00842771"/>
    <w:rsid w:val="00844726"/>
    <w:rsid w:val="008452EC"/>
    <w:rsid w:val="00845CA7"/>
    <w:rsid w:val="0085007E"/>
    <w:rsid w:val="00850512"/>
    <w:rsid w:val="0085132C"/>
    <w:rsid w:val="00851620"/>
    <w:rsid w:val="0085165B"/>
    <w:rsid w:val="0085258B"/>
    <w:rsid w:val="00852B0E"/>
    <w:rsid w:val="00852E7E"/>
    <w:rsid w:val="00853744"/>
    <w:rsid w:val="00854C65"/>
    <w:rsid w:val="00856283"/>
    <w:rsid w:val="00856DD0"/>
    <w:rsid w:val="0086003D"/>
    <w:rsid w:val="008603B7"/>
    <w:rsid w:val="00860558"/>
    <w:rsid w:val="00860A68"/>
    <w:rsid w:val="00860CE8"/>
    <w:rsid w:val="008612C4"/>
    <w:rsid w:val="008616BB"/>
    <w:rsid w:val="00861807"/>
    <w:rsid w:val="0086230B"/>
    <w:rsid w:val="00862BFE"/>
    <w:rsid w:val="00862F70"/>
    <w:rsid w:val="00863C11"/>
    <w:rsid w:val="0086404F"/>
    <w:rsid w:val="0086707D"/>
    <w:rsid w:val="00867798"/>
    <w:rsid w:val="00870900"/>
    <w:rsid w:val="00872149"/>
    <w:rsid w:val="00872803"/>
    <w:rsid w:val="00873609"/>
    <w:rsid w:val="00873E12"/>
    <w:rsid w:val="00873FD0"/>
    <w:rsid w:val="00874365"/>
    <w:rsid w:val="008745E5"/>
    <w:rsid w:val="0087562A"/>
    <w:rsid w:val="008759E4"/>
    <w:rsid w:val="00875FFC"/>
    <w:rsid w:val="00876175"/>
    <w:rsid w:val="0087632B"/>
    <w:rsid w:val="008764CA"/>
    <w:rsid w:val="00877304"/>
    <w:rsid w:val="00877C7E"/>
    <w:rsid w:val="00880299"/>
    <w:rsid w:val="0088168F"/>
    <w:rsid w:val="00882094"/>
    <w:rsid w:val="0088226B"/>
    <w:rsid w:val="00884A61"/>
    <w:rsid w:val="00884D49"/>
    <w:rsid w:val="00885C91"/>
    <w:rsid w:val="00887510"/>
    <w:rsid w:val="0088792F"/>
    <w:rsid w:val="00890094"/>
    <w:rsid w:val="0089042F"/>
    <w:rsid w:val="00891FCA"/>
    <w:rsid w:val="00893A6B"/>
    <w:rsid w:val="00893D06"/>
    <w:rsid w:val="0089419F"/>
    <w:rsid w:val="00894339"/>
    <w:rsid w:val="00895A28"/>
    <w:rsid w:val="00896017"/>
    <w:rsid w:val="00896EC4"/>
    <w:rsid w:val="00897616"/>
    <w:rsid w:val="00897D1A"/>
    <w:rsid w:val="00897F5C"/>
    <w:rsid w:val="008A1CB8"/>
    <w:rsid w:val="008A2F34"/>
    <w:rsid w:val="008A3957"/>
    <w:rsid w:val="008A47B9"/>
    <w:rsid w:val="008A4E67"/>
    <w:rsid w:val="008A69D5"/>
    <w:rsid w:val="008A6DBD"/>
    <w:rsid w:val="008A7816"/>
    <w:rsid w:val="008B08DC"/>
    <w:rsid w:val="008B1395"/>
    <w:rsid w:val="008B4BD9"/>
    <w:rsid w:val="008B5810"/>
    <w:rsid w:val="008B5ED7"/>
    <w:rsid w:val="008B6008"/>
    <w:rsid w:val="008B7214"/>
    <w:rsid w:val="008B741C"/>
    <w:rsid w:val="008B7A5A"/>
    <w:rsid w:val="008C19B8"/>
    <w:rsid w:val="008C2B71"/>
    <w:rsid w:val="008C2D15"/>
    <w:rsid w:val="008C2DE6"/>
    <w:rsid w:val="008C34C0"/>
    <w:rsid w:val="008C37B5"/>
    <w:rsid w:val="008C3896"/>
    <w:rsid w:val="008C4DAC"/>
    <w:rsid w:val="008C4FEC"/>
    <w:rsid w:val="008C5CF8"/>
    <w:rsid w:val="008C63EC"/>
    <w:rsid w:val="008C6BDD"/>
    <w:rsid w:val="008C706C"/>
    <w:rsid w:val="008C785D"/>
    <w:rsid w:val="008C7F93"/>
    <w:rsid w:val="008D11F0"/>
    <w:rsid w:val="008D1E83"/>
    <w:rsid w:val="008D2338"/>
    <w:rsid w:val="008D2887"/>
    <w:rsid w:val="008D2A8B"/>
    <w:rsid w:val="008D438D"/>
    <w:rsid w:val="008D489C"/>
    <w:rsid w:val="008D4A47"/>
    <w:rsid w:val="008D52A9"/>
    <w:rsid w:val="008D67A6"/>
    <w:rsid w:val="008D79D7"/>
    <w:rsid w:val="008E0173"/>
    <w:rsid w:val="008E0A1F"/>
    <w:rsid w:val="008E1B28"/>
    <w:rsid w:val="008E2A8B"/>
    <w:rsid w:val="008E3B39"/>
    <w:rsid w:val="008E4532"/>
    <w:rsid w:val="008E460F"/>
    <w:rsid w:val="008E5E0E"/>
    <w:rsid w:val="008E6053"/>
    <w:rsid w:val="008E6346"/>
    <w:rsid w:val="008E6AB3"/>
    <w:rsid w:val="008E7A5C"/>
    <w:rsid w:val="008F062B"/>
    <w:rsid w:val="008F09F8"/>
    <w:rsid w:val="008F0C3B"/>
    <w:rsid w:val="008F1423"/>
    <w:rsid w:val="008F1EA4"/>
    <w:rsid w:val="008F296C"/>
    <w:rsid w:val="008F2F57"/>
    <w:rsid w:val="008F3A02"/>
    <w:rsid w:val="008F458B"/>
    <w:rsid w:val="008F4BEA"/>
    <w:rsid w:val="008F5FAD"/>
    <w:rsid w:val="008F773B"/>
    <w:rsid w:val="008F7874"/>
    <w:rsid w:val="009003CF"/>
    <w:rsid w:val="00900876"/>
    <w:rsid w:val="009008AC"/>
    <w:rsid w:val="00901672"/>
    <w:rsid w:val="0090225F"/>
    <w:rsid w:val="00902364"/>
    <w:rsid w:val="0090255A"/>
    <w:rsid w:val="00902597"/>
    <w:rsid w:val="00904005"/>
    <w:rsid w:val="00904409"/>
    <w:rsid w:val="009051B5"/>
    <w:rsid w:val="009054C5"/>
    <w:rsid w:val="0090651A"/>
    <w:rsid w:val="00907370"/>
    <w:rsid w:val="009075C9"/>
    <w:rsid w:val="00907F0D"/>
    <w:rsid w:val="009109DE"/>
    <w:rsid w:val="00910B8E"/>
    <w:rsid w:val="009125D0"/>
    <w:rsid w:val="009127E7"/>
    <w:rsid w:val="00912A7B"/>
    <w:rsid w:val="00912F26"/>
    <w:rsid w:val="0091779B"/>
    <w:rsid w:val="00920130"/>
    <w:rsid w:val="0092048E"/>
    <w:rsid w:val="0092115B"/>
    <w:rsid w:val="00921519"/>
    <w:rsid w:val="00922B16"/>
    <w:rsid w:val="0092346B"/>
    <w:rsid w:val="009241C2"/>
    <w:rsid w:val="00924306"/>
    <w:rsid w:val="0092479E"/>
    <w:rsid w:val="009255F9"/>
    <w:rsid w:val="00925D0D"/>
    <w:rsid w:val="00926855"/>
    <w:rsid w:val="00926AB9"/>
    <w:rsid w:val="00927386"/>
    <w:rsid w:val="00927BC4"/>
    <w:rsid w:val="00930049"/>
    <w:rsid w:val="009306E9"/>
    <w:rsid w:val="00930A5F"/>
    <w:rsid w:val="00931381"/>
    <w:rsid w:val="00931558"/>
    <w:rsid w:val="0093172F"/>
    <w:rsid w:val="00931D96"/>
    <w:rsid w:val="00931F73"/>
    <w:rsid w:val="0093235D"/>
    <w:rsid w:val="009326B3"/>
    <w:rsid w:val="00932D20"/>
    <w:rsid w:val="00932EE4"/>
    <w:rsid w:val="00933E86"/>
    <w:rsid w:val="00934082"/>
    <w:rsid w:val="009342C7"/>
    <w:rsid w:val="00934F1B"/>
    <w:rsid w:val="00936AA0"/>
    <w:rsid w:val="00936FDA"/>
    <w:rsid w:val="009377DD"/>
    <w:rsid w:val="00937B11"/>
    <w:rsid w:val="00937B4D"/>
    <w:rsid w:val="00940596"/>
    <w:rsid w:val="0094184D"/>
    <w:rsid w:val="00941D63"/>
    <w:rsid w:val="009425C1"/>
    <w:rsid w:val="00945095"/>
    <w:rsid w:val="009455A6"/>
    <w:rsid w:val="00945B15"/>
    <w:rsid w:val="00945C94"/>
    <w:rsid w:val="009467B3"/>
    <w:rsid w:val="00946E61"/>
    <w:rsid w:val="009478DF"/>
    <w:rsid w:val="00947D3C"/>
    <w:rsid w:val="00950973"/>
    <w:rsid w:val="0095115E"/>
    <w:rsid w:val="00951D88"/>
    <w:rsid w:val="00953101"/>
    <w:rsid w:val="00953696"/>
    <w:rsid w:val="00953A20"/>
    <w:rsid w:val="00953C77"/>
    <w:rsid w:val="0095455D"/>
    <w:rsid w:val="009561BF"/>
    <w:rsid w:val="0095636C"/>
    <w:rsid w:val="00956849"/>
    <w:rsid w:val="00957222"/>
    <w:rsid w:val="00957DD2"/>
    <w:rsid w:val="0096049C"/>
    <w:rsid w:val="0096073E"/>
    <w:rsid w:val="0096248F"/>
    <w:rsid w:val="0096397F"/>
    <w:rsid w:val="00963FBB"/>
    <w:rsid w:val="009643EB"/>
    <w:rsid w:val="00964659"/>
    <w:rsid w:val="00964A2A"/>
    <w:rsid w:val="00964DD4"/>
    <w:rsid w:val="00965716"/>
    <w:rsid w:val="009662B6"/>
    <w:rsid w:val="009663E6"/>
    <w:rsid w:val="00967A19"/>
    <w:rsid w:val="00967FA7"/>
    <w:rsid w:val="00971B9A"/>
    <w:rsid w:val="00971C97"/>
    <w:rsid w:val="00972825"/>
    <w:rsid w:val="00972B4A"/>
    <w:rsid w:val="00973C01"/>
    <w:rsid w:val="00973C96"/>
    <w:rsid w:val="00973CE6"/>
    <w:rsid w:val="00974215"/>
    <w:rsid w:val="00975914"/>
    <w:rsid w:val="00976967"/>
    <w:rsid w:val="0097714E"/>
    <w:rsid w:val="0098294D"/>
    <w:rsid w:val="00983C99"/>
    <w:rsid w:val="00984636"/>
    <w:rsid w:val="0098585C"/>
    <w:rsid w:val="009858A2"/>
    <w:rsid w:val="009858FD"/>
    <w:rsid w:val="00985CEA"/>
    <w:rsid w:val="009861A5"/>
    <w:rsid w:val="009866AF"/>
    <w:rsid w:val="00986A6A"/>
    <w:rsid w:val="00986B5E"/>
    <w:rsid w:val="00987349"/>
    <w:rsid w:val="00987BF9"/>
    <w:rsid w:val="00987DEC"/>
    <w:rsid w:val="00990707"/>
    <w:rsid w:val="00990AA2"/>
    <w:rsid w:val="00991017"/>
    <w:rsid w:val="0099123E"/>
    <w:rsid w:val="00991EC1"/>
    <w:rsid w:val="009924F9"/>
    <w:rsid w:val="00992711"/>
    <w:rsid w:val="009938EB"/>
    <w:rsid w:val="0099392D"/>
    <w:rsid w:val="00993B78"/>
    <w:rsid w:val="00994D19"/>
    <w:rsid w:val="00996039"/>
    <w:rsid w:val="00996BF3"/>
    <w:rsid w:val="00997678"/>
    <w:rsid w:val="009979B8"/>
    <w:rsid w:val="00997A05"/>
    <w:rsid w:val="00997BC0"/>
    <w:rsid w:val="009A0CC9"/>
    <w:rsid w:val="009A1174"/>
    <w:rsid w:val="009A1BEB"/>
    <w:rsid w:val="009A21BA"/>
    <w:rsid w:val="009A26B6"/>
    <w:rsid w:val="009A273B"/>
    <w:rsid w:val="009A28BD"/>
    <w:rsid w:val="009A2D7B"/>
    <w:rsid w:val="009A3CD8"/>
    <w:rsid w:val="009A41E0"/>
    <w:rsid w:val="009A455E"/>
    <w:rsid w:val="009A4E8B"/>
    <w:rsid w:val="009A576D"/>
    <w:rsid w:val="009A65CD"/>
    <w:rsid w:val="009A6DC9"/>
    <w:rsid w:val="009A7437"/>
    <w:rsid w:val="009A76C2"/>
    <w:rsid w:val="009A7C07"/>
    <w:rsid w:val="009B19C3"/>
    <w:rsid w:val="009B1AC8"/>
    <w:rsid w:val="009B1CDB"/>
    <w:rsid w:val="009B20B7"/>
    <w:rsid w:val="009B2B0D"/>
    <w:rsid w:val="009B453D"/>
    <w:rsid w:val="009B5516"/>
    <w:rsid w:val="009B5668"/>
    <w:rsid w:val="009B5C28"/>
    <w:rsid w:val="009B6427"/>
    <w:rsid w:val="009B7630"/>
    <w:rsid w:val="009B7BCD"/>
    <w:rsid w:val="009B7F11"/>
    <w:rsid w:val="009C0004"/>
    <w:rsid w:val="009C08F0"/>
    <w:rsid w:val="009C0FD7"/>
    <w:rsid w:val="009C11D1"/>
    <w:rsid w:val="009C120D"/>
    <w:rsid w:val="009C19ED"/>
    <w:rsid w:val="009C2115"/>
    <w:rsid w:val="009C283E"/>
    <w:rsid w:val="009C5171"/>
    <w:rsid w:val="009C51DC"/>
    <w:rsid w:val="009C576B"/>
    <w:rsid w:val="009C5C29"/>
    <w:rsid w:val="009C5D1E"/>
    <w:rsid w:val="009C6499"/>
    <w:rsid w:val="009D00FE"/>
    <w:rsid w:val="009D15BC"/>
    <w:rsid w:val="009D1884"/>
    <w:rsid w:val="009D19F0"/>
    <w:rsid w:val="009D2192"/>
    <w:rsid w:val="009D2B2A"/>
    <w:rsid w:val="009D402B"/>
    <w:rsid w:val="009D474A"/>
    <w:rsid w:val="009D4BDB"/>
    <w:rsid w:val="009D4CFD"/>
    <w:rsid w:val="009D53DC"/>
    <w:rsid w:val="009D58E6"/>
    <w:rsid w:val="009D5AEE"/>
    <w:rsid w:val="009D74AA"/>
    <w:rsid w:val="009D7B36"/>
    <w:rsid w:val="009D7BAA"/>
    <w:rsid w:val="009D7E69"/>
    <w:rsid w:val="009E034F"/>
    <w:rsid w:val="009E0992"/>
    <w:rsid w:val="009E0DB7"/>
    <w:rsid w:val="009E238D"/>
    <w:rsid w:val="009E273C"/>
    <w:rsid w:val="009E2BE1"/>
    <w:rsid w:val="009E2D2F"/>
    <w:rsid w:val="009E2E0E"/>
    <w:rsid w:val="009E2F28"/>
    <w:rsid w:val="009E4871"/>
    <w:rsid w:val="009E50EF"/>
    <w:rsid w:val="009E57D5"/>
    <w:rsid w:val="009E5820"/>
    <w:rsid w:val="009E5B8E"/>
    <w:rsid w:val="009E5E12"/>
    <w:rsid w:val="009E6B0B"/>
    <w:rsid w:val="009E6CC2"/>
    <w:rsid w:val="009E6E68"/>
    <w:rsid w:val="009E703A"/>
    <w:rsid w:val="009E7A79"/>
    <w:rsid w:val="009F116C"/>
    <w:rsid w:val="009F11BD"/>
    <w:rsid w:val="009F163E"/>
    <w:rsid w:val="009F1D52"/>
    <w:rsid w:val="009F20D6"/>
    <w:rsid w:val="009F3293"/>
    <w:rsid w:val="009F3A25"/>
    <w:rsid w:val="009F4116"/>
    <w:rsid w:val="009F4313"/>
    <w:rsid w:val="009F4ECD"/>
    <w:rsid w:val="009F528A"/>
    <w:rsid w:val="009F5EA1"/>
    <w:rsid w:val="009F63B0"/>
    <w:rsid w:val="009F67C6"/>
    <w:rsid w:val="009F6A52"/>
    <w:rsid w:val="009F7038"/>
    <w:rsid w:val="009F7540"/>
    <w:rsid w:val="00A009F4"/>
    <w:rsid w:val="00A0136F"/>
    <w:rsid w:val="00A01AA0"/>
    <w:rsid w:val="00A01C37"/>
    <w:rsid w:val="00A01DC1"/>
    <w:rsid w:val="00A01E61"/>
    <w:rsid w:val="00A025E6"/>
    <w:rsid w:val="00A02FF6"/>
    <w:rsid w:val="00A049AE"/>
    <w:rsid w:val="00A04ABC"/>
    <w:rsid w:val="00A050C4"/>
    <w:rsid w:val="00A051AE"/>
    <w:rsid w:val="00A05315"/>
    <w:rsid w:val="00A05332"/>
    <w:rsid w:val="00A06078"/>
    <w:rsid w:val="00A06B5D"/>
    <w:rsid w:val="00A06C3A"/>
    <w:rsid w:val="00A07393"/>
    <w:rsid w:val="00A07783"/>
    <w:rsid w:val="00A10434"/>
    <w:rsid w:val="00A10553"/>
    <w:rsid w:val="00A107DC"/>
    <w:rsid w:val="00A10855"/>
    <w:rsid w:val="00A119EE"/>
    <w:rsid w:val="00A11EFA"/>
    <w:rsid w:val="00A121CC"/>
    <w:rsid w:val="00A12C83"/>
    <w:rsid w:val="00A12E4E"/>
    <w:rsid w:val="00A134EF"/>
    <w:rsid w:val="00A137CA"/>
    <w:rsid w:val="00A13E0C"/>
    <w:rsid w:val="00A14BEC"/>
    <w:rsid w:val="00A14CC2"/>
    <w:rsid w:val="00A152DA"/>
    <w:rsid w:val="00A15927"/>
    <w:rsid w:val="00A15E8C"/>
    <w:rsid w:val="00A162E6"/>
    <w:rsid w:val="00A16C3D"/>
    <w:rsid w:val="00A16D7C"/>
    <w:rsid w:val="00A16DC9"/>
    <w:rsid w:val="00A17AAA"/>
    <w:rsid w:val="00A200D7"/>
    <w:rsid w:val="00A228AD"/>
    <w:rsid w:val="00A237C9"/>
    <w:rsid w:val="00A2429D"/>
    <w:rsid w:val="00A2447B"/>
    <w:rsid w:val="00A25CD9"/>
    <w:rsid w:val="00A25FEB"/>
    <w:rsid w:val="00A26BF9"/>
    <w:rsid w:val="00A26E6F"/>
    <w:rsid w:val="00A26E99"/>
    <w:rsid w:val="00A27D5A"/>
    <w:rsid w:val="00A27FD4"/>
    <w:rsid w:val="00A309CA"/>
    <w:rsid w:val="00A3125D"/>
    <w:rsid w:val="00A32228"/>
    <w:rsid w:val="00A3275E"/>
    <w:rsid w:val="00A3281E"/>
    <w:rsid w:val="00A32BE0"/>
    <w:rsid w:val="00A337A6"/>
    <w:rsid w:val="00A33CC6"/>
    <w:rsid w:val="00A354FF"/>
    <w:rsid w:val="00A35DF9"/>
    <w:rsid w:val="00A36181"/>
    <w:rsid w:val="00A367EA"/>
    <w:rsid w:val="00A36AC8"/>
    <w:rsid w:val="00A40C3C"/>
    <w:rsid w:val="00A40E52"/>
    <w:rsid w:val="00A4104C"/>
    <w:rsid w:val="00A410E4"/>
    <w:rsid w:val="00A412E3"/>
    <w:rsid w:val="00A42539"/>
    <w:rsid w:val="00A42C6B"/>
    <w:rsid w:val="00A43B16"/>
    <w:rsid w:val="00A43C47"/>
    <w:rsid w:val="00A4416A"/>
    <w:rsid w:val="00A44203"/>
    <w:rsid w:val="00A448B9"/>
    <w:rsid w:val="00A453BE"/>
    <w:rsid w:val="00A45B4D"/>
    <w:rsid w:val="00A45F4A"/>
    <w:rsid w:val="00A4646F"/>
    <w:rsid w:val="00A50402"/>
    <w:rsid w:val="00A50DE3"/>
    <w:rsid w:val="00A5176D"/>
    <w:rsid w:val="00A52D47"/>
    <w:rsid w:val="00A54189"/>
    <w:rsid w:val="00A543DB"/>
    <w:rsid w:val="00A54D23"/>
    <w:rsid w:val="00A57070"/>
    <w:rsid w:val="00A57D29"/>
    <w:rsid w:val="00A61946"/>
    <w:rsid w:val="00A62003"/>
    <w:rsid w:val="00A62EBB"/>
    <w:rsid w:val="00A64878"/>
    <w:rsid w:val="00A64EAE"/>
    <w:rsid w:val="00A65CDD"/>
    <w:rsid w:val="00A66E75"/>
    <w:rsid w:val="00A67BC2"/>
    <w:rsid w:val="00A67D06"/>
    <w:rsid w:val="00A70261"/>
    <w:rsid w:val="00A71711"/>
    <w:rsid w:val="00A718E2"/>
    <w:rsid w:val="00A7354A"/>
    <w:rsid w:val="00A73C47"/>
    <w:rsid w:val="00A73DB7"/>
    <w:rsid w:val="00A7459F"/>
    <w:rsid w:val="00A765B5"/>
    <w:rsid w:val="00A774BD"/>
    <w:rsid w:val="00A77A0E"/>
    <w:rsid w:val="00A804F3"/>
    <w:rsid w:val="00A817C2"/>
    <w:rsid w:val="00A81B8D"/>
    <w:rsid w:val="00A836BD"/>
    <w:rsid w:val="00A84305"/>
    <w:rsid w:val="00A84459"/>
    <w:rsid w:val="00A84F0A"/>
    <w:rsid w:val="00A85098"/>
    <w:rsid w:val="00A85DD4"/>
    <w:rsid w:val="00A86179"/>
    <w:rsid w:val="00A90FAC"/>
    <w:rsid w:val="00A912B9"/>
    <w:rsid w:val="00A91448"/>
    <w:rsid w:val="00A932B0"/>
    <w:rsid w:val="00A9331D"/>
    <w:rsid w:val="00A9373B"/>
    <w:rsid w:val="00A94C99"/>
    <w:rsid w:val="00A958F5"/>
    <w:rsid w:val="00A9594C"/>
    <w:rsid w:val="00A95C48"/>
    <w:rsid w:val="00A95EF3"/>
    <w:rsid w:val="00A9636C"/>
    <w:rsid w:val="00A96A32"/>
    <w:rsid w:val="00A973C4"/>
    <w:rsid w:val="00AA0E2A"/>
    <w:rsid w:val="00AA1A5E"/>
    <w:rsid w:val="00AA1D1E"/>
    <w:rsid w:val="00AA2360"/>
    <w:rsid w:val="00AA2704"/>
    <w:rsid w:val="00AA3D32"/>
    <w:rsid w:val="00AA4898"/>
    <w:rsid w:val="00AA5B52"/>
    <w:rsid w:val="00AA5C73"/>
    <w:rsid w:val="00AA7726"/>
    <w:rsid w:val="00AA7A08"/>
    <w:rsid w:val="00AA7CF2"/>
    <w:rsid w:val="00AB0DCB"/>
    <w:rsid w:val="00AB17EE"/>
    <w:rsid w:val="00AB2618"/>
    <w:rsid w:val="00AB2968"/>
    <w:rsid w:val="00AB4B9B"/>
    <w:rsid w:val="00AB5A90"/>
    <w:rsid w:val="00AB6225"/>
    <w:rsid w:val="00AB6364"/>
    <w:rsid w:val="00AB665F"/>
    <w:rsid w:val="00AB6976"/>
    <w:rsid w:val="00AB756A"/>
    <w:rsid w:val="00AB7858"/>
    <w:rsid w:val="00AB7941"/>
    <w:rsid w:val="00AC08F3"/>
    <w:rsid w:val="00AC0EB3"/>
    <w:rsid w:val="00AC1822"/>
    <w:rsid w:val="00AC30C5"/>
    <w:rsid w:val="00AC33FA"/>
    <w:rsid w:val="00AC3F0D"/>
    <w:rsid w:val="00AC44D3"/>
    <w:rsid w:val="00AC4D85"/>
    <w:rsid w:val="00AC4F27"/>
    <w:rsid w:val="00AC4F41"/>
    <w:rsid w:val="00AC58EF"/>
    <w:rsid w:val="00AC5F70"/>
    <w:rsid w:val="00AC6C86"/>
    <w:rsid w:val="00AC7DB0"/>
    <w:rsid w:val="00AD1808"/>
    <w:rsid w:val="00AD1B95"/>
    <w:rsid w:val="00AD23E3"/>
    <w:rsid w:val="00AD2630"/>
    <w:rsid w:val="00AD2BB3"/>
    <w:rsid w:val="00AD2BE5"/>
    <w:rsid w:val="00AD2E01"/>
    <w:rsid w:val="00AD304C"/>
    <w:rsid w:val="00AD5164"/>
    <w:rsid w:val="00AD6A4D"/>
    <w:rsid w:val="00AD6BFB"/>
    <w:rsid w:val="00AD6FE6"/>
    <w:rsid w:val="00AE043D"/>
    <w:rsid w:val="00AE0460"/>
    <w:rsid w:val="00AE136E"/>
    <w:rsid w:val="00AE1EE6"/>
    <w:rsid w:val="00AE1F5D"/>
    <w:rsid w:val="00AE1F7B"/>
    <w:rsid w:val="00AE25D3"/>
    <w:rsid w:val="00AE451C"/>
    <w:rsid w:val="00AE45E4"/>
    <w:rsid w:val="00AE46B7"/>
    <w:rsid w:val="00AE4FF4"/>
    <w:rsid w:val="00AE5083"/>
    <w:rsid w:val="00AE6398"/>
    <w:rsid w:val="00AE6E27"/>
    <w:rsid w:val="00AE70CB"/>
    <w:rsid w:val="00AE7E8D"/>
    <w:rsid w:val="00AF2831"/>
    <w:rsid w:val="00AF2B92"/>
    <w:rsid w:val="00AF2C37"/>
    <w:rsid w:val="00AF2D23"/>
    <w:rsid w:val="00AF34DF"/>
    <w:rsid w:val="00AF38D7"/>
    <w:rsid w:val="00AF3929"/>
    <w:rsid w:val="00AF3B6A"/>
    <w:rsid w:val="00AF7FC6"/>
    <w:rsid w:val="00B010A7"/>
    <w:rsid w:val="00B015BF"/>
    <w:rsid w:val="00B0225D"/>
    <w:rsid w:val="00B030AE"/>
    <w:rsid w:val="00B03F00"/>
    <w:rsid w:val="00B040BE"/>
    <w:rsid w:val="00B04237"/>
    <w:rsid w:val="00B0527A"/>
    <w:rsid w:val="00B05F38"/>
    <w:rsid w:val="00B05F3B"/>
    <w:rsid w:val="00B07294"/>
    <w:rsid w:val="00B079EF"/>
    <w:rsid w:val="00B07BDA"/>
    <w:rsid w:val="00B1043A"/>
    <w:rsid w:val="00B10F1C"/>
    <w:rsid w:val="00B12132"/>
    <w:rsid w:val="00B139C7"/>
    <w:rsid w:val="00B14387"/>
    <w:rsid w:val="00B14471"/>
    <w:rsid w:val="00B147A7"/>
    <w:rsid w:val="00B14AC1"/>
    <w:rsid w:val="00B15EFA"/>
    <w:rsid w:val="00B16B69"/>
    <w:rsid w:val="00B16C83"/>
    <w:rsid w:val="00B21109"/>
    <w:rsid w:val="00B222E6"/>
    <w:rsid w:val="00B22FC0"/>
    <w:rsid w:val="00B236ED"/>
    <w:rsid w:val="00B23F66"/>
    <w:rsid w:val="00B250A0"/>
    <w:rsid w:val="00B2690D"/>
    <w:rsid w:val="00B2703D"/>
    <w:rsid w:val="00B27574"/>
    <w:rsid w:val="00B27D29"/>
    <w:rsid w:val="00B30CBF"/>
    <w:rsid w:val="00B31BCB"/>
    <w:rsid w:val="00B341A1"/>
    <w:rsid w:val="00B342D1"/>
    <w:rsid w:val="00B34652"/>
    <w:rsid w:val="00B34981"/>
    <w:rsid w:val="00B34C62"/>
    <w:rsid w:val="00B35151"/>
    <w:rsid w:val="00B35546"/>
    <w:rsid w:val="00B35860"/>
    <w:rsid w:val="00B35A28"/>
    <w:rsid w:val="00B36264"/>
    <w:rsid w:val="00B37BD3"/>
    <w:rsid w:val="00B40604"/>
    <w:rsid w:val="00B408BE"/>
    <w:rsid w:val="00B411E5"/>
    <w:rsid w:val="00B4137D"/>
    <w:rsid w:val="00B41BAF"/>
    <w:rsid w:val="00B41D4D"/>
    <w:rsid w:val="00B41FFB"/>
    <w:rsid w:val="00B425A6"/>
    <w:rsid w:val="00B42BA7"/>
    <w:rsid w:val="00B42CD5"/>
    <w:rsid w:val="00B42E10"/>
    <w:rsid w:val="00B430B3"/>
    <w:rsid w:val="00B43A56"/>
    <w:rsid w:val="00B448FD"/>
    <w:rsid w:val="00B45AB5"/>
    <w:rsid w:val="00B45FBD"/>
    <w:rsid w:val="00B47165"/>
    <w:rsid w:val="00B47420"/>
    <w:rsid w:val="00B474A6"/>
    <w:rsid w:val="00B475D6"/>
    <w:rsid w:val="00B47DB8"/>
    <w:rsid w:val="00B47E82"/>
    <w:rsid w:val="00B50F33"/>
    <w:rsid w:val="00B51FBE"/>
    <w:rsid w:val="00B52984"/>
    <w:rsid w:val="00B52ABC"/>
    <w:rsid w:val="00B539F9"/>
    <w:rsid w:val="00B5481F"/>
    <w:rsid w:val="00B54DEB"/>
    <w:rsid w:val="00B55F8E"/>
    <w:rsid w:val="00B56438"/>
    <w:rsid w:val="00B56F76"/>
    <w:rsid w:val="00B57484"/>
    <w:rsid w:val="00B57C64"/>
    <w:rsid w:val="00B57E3B"/>
    <w:rsid w:val="00B600A2"/>
    <w:rsid w:val="00B60213"/>
    <w:rsid w:val="00B60FA9"/>
    <w:rsid w:val="00B6250A"/>
    <w:rsid w:val="00B62BFF"/>
    <w:rsid w:val="00B63525"/>
    <w:rsid w:val="00B64081"/>
    <w:rsid w:val="00B64E34"/>
    <w:rsid w:val="00B659C5"/>
    <w:rsid w:val="00B6780A"/>
    <w:rsid w:val="00B6780D"/>
    <w:rsid w:val="00B67949"/>
    <w:rsid w:val="00B70BC5"/>
    <w:rsid w:val="00B70BF6"/>
    <w:rsid w:val="00B71AC1"/>
    <w:rsid w:val="00B72813"/>
    <w:rsid w:val="00B73D22"/>
    <w:rsid w:val="00B749EB"/>
    <w:rsid w:val="00B75BA9"/>
    <w:rsid w:val="00B76131"/>
    <w:rsid w:val="00B76740"/>
    <w:rsid w:val="00B76E6E"/>
    <w:rsid w:val="00B77C89"/>
    <w:rsid w:val="00B80372"/>
    <w:rsid w:val="00B80432"/>
    <w:rsid w:val="00B80560"/>
    <w:rsid w:val="00B81166"/>
    <w:rsid w:val="00B819F9"/>
    <w:rsid w:val="00B81F27"/>
    <w:rsid w:val="00B83074"/>
    <w:rsid w:val="00B83264"/>
    <w:rsid w:val="00B838E1"/>
    <w:rsid w:val="00B83EAF"/>
    <w:rsid w:val="00B84222"/>
    <w:rsid w:val="00B86939"/>
    <w:rsid w:val="00B902D0"/>
    <w:rsid w:val="00B9146F"/>
    <w:rsid w:val="00B9159C"/>
    <w:rsid w:val="00B9172E"/>
    <w:rsid w:val="00B921A9"/>
    <w:rsid w:val="00B9268C"/>
    <w:rsid w:val="00B92A59"/>
    <w:rsid w:val="00B93C36"/>
    <w:rsid w:val="00B93C88"/>
    <w:rsid w:val="00B95797"/>
    <w:rsid w:val="00B963D6"/>
    <w:rsid w:val="00B970DF"/>
    <w:rsid w:val="00BA0DC5"/>
    <w:rsid w:val="00BA0DCE"/>
    <w:rsid w:val="00BA1DDA"/>
    <w:rsid w:val="00BA2121"/>
    <w:rsid w:val="00BA2DAB"/>
    <w:rsid w:val="00BA3E78"/>
    <w:rsid w:val="00BA4BB2"/>
    <w:rsid w:val="00BA57AC"/>
    <w:rsid w:val="00BA6140"/>
    <w:rsid w:val="00BA62D1"/>
    <w:rsid w:val="00BA654B"/>
    <w:rsid w:val="00BA6D32"/>
    <w:rsid w:val="00BB12AA"/>
    <w:rsid w:val="00BB1577"/>
    <w:rsid w:val="00BB1AB8"/>
    <w:rsid w:val="00BB37A3"/>
    <w:rsid w:val="00BB5582"/>
    <w:rsid w:val="00BC035C"/>
    <w:rsid w:val="00BC1300"/>
    <w:rsid w:val="00BC1428"/>
    <w:rsid w:val="00BC1F30"/>
    <w:rsid w:val="00BC2C1E"/>
    <w:rsid w:val="00BC355A"/>
    <w:rsid w:val="00BC3C95"/>
    <w:rsid w:val="00BC3E3B"/>
    <w:rsid w:val="00BC422A"/>
    <w:rsid w:val="00BC5E5D"/>
    <w:rsid w:val="00BC673C"/>
    <w:rsid w:val="00BC7407"/>
    <w:rsid w:val="00BC742E"/>
    <w:rsid w:val="00BC79D0"/>
    <w:rsid w:val="00BD2E63"/>
    <w:rsid w:val="00BD304D"/>
    <w:rsid w:val="00BD3423"/>
    <w:rsid w:val="00BD38D5"/>
    <w:rsid w:val="00BD3A19"/>
    <w:rsid w:val="00BD402A"/>
    <w:rsid w:val="00BD4486"/>
    <w:rsid w:val="00BD4569"/>
    <w:rsid w:val="00BD53AF"/>
    <w:rsid w:val="00BD53B1"/>
    <w:rsid w:val="00BD5994"/>
    <w:rsid w:val="00BD7167"/>
    <w:rsid w:val="00BD7BFA"/>
    <w:rsid w:val="00BE0585"/>
    <w:rsid w:val="00BE09A6"/>
    <w:rsid w:val="00BE0E73"/>
    <w:rsid w:val="00BE1B7C"/>
    <w:rsid w:val="00BE1CFB"/>
    <w:rsid w:val="00BE2208"/>
    <w:rsid w:val="00BE22EE"/>
    <w:rsid w:val="00BE2E75"/>
    <w:rsid w:val="00BE3C95"/>
    <w:rsid w:val="00BE4D1F"/>
    <w:rsid w:val="00BE4F3B"/>
    <w:rsid w:val="00BE6E0F"/>
    <w:rsid w:val="00BE725D"/>
    <w:rsid w:val="00BE742E"/>
    <w:rsid w:val="00BF0B5E"/>
    <w:rsid w:val="00BF0E31"/>
    <w:rsid w:val="00BF1CA6"/>
    <w:rsid w:val="00BF1D51"/>
    <w:rsid w:val="00BF23C2"/>
    <w:rsid w:val="00BF287B"/>
    <w:rsid w:val="00BF5383"/>
    <w:rsid w:val="00BF60A0"/>
    <w:rsid w:val="00BF6DF5"/>
    <w:rsid w:val="00BF714C"/>
    <w:rsid w:val="00BF7A01"/>
    <w:rsid w:val="00C010E8"/>
    <w:rsid w:val="00C01183"/>
    <w:rsid w:val="00C0172B"/>
    <w:rsid w:val="00C01838"/>
    <w:rsid w:val="00C0196F"/>
    <w:rsid w:val="00C02391"/>
    <w:rsid w:val="00C03649"/>
    <w:rsid w:val="00C04637"/>
    <w:rsid w:val="00C050CC"/>
    <w:rsid w:val="00C06047"/>
    <w:rsid w:val="00C066D5"/>
    <w:rsid w:val="00C06D24"/>
    <w:rsid w:val="00C07CD4"/>
    <w:rsid w:val="00C113A7"/>
    <w:rsid w:val="00C114C0"/>
    <w:rsid w:val="00C11ECC"/>
    <w:rsid w:val="00C13203"/>
    <w:rsid w:val="00C135ED"/>
    <w:rsid w:val="00C14B63"/>
    <w:rsid w:val="00C15764"/>
    <w:rsid w:val="00C16660"/>
    <w:rsid w:val="00C16F11"/>
    <w:rsid w:val="00C200BC"/>
    <w:rsid w:val="00C20183"/>
    <w:rsid w:val="00C20A51"/>
    <w:rsid w:val="00C20B71"/>
    <w:rsid w:val="00C21598"/>
    <w:rsid w:val="00C22A12"/>
    <w:rsid w:val="00C22DB9"/>
    <w:rsid w:val="00C23724"/>
    <w:rsid w:val="00C238D6"/>
    <w:rsid w:val="00C24429"/>
    <w:rsid w:val="00C24D1E"/>
    <w:rsid w:val="00C253ED"/>
    <w:rsid w:val="00C25621"/>
    <w:rsid w:val="00C25E42"/>
    <w:rsid w:val="00C263D9"/>
    <w:rsid w:val="00C27BF8"/>
    <w:rsid w:val="00C306C9"/>
    <w:rsid w:val="00C307B4"/>
    <w:rsid w:val="00C308B7"/>
    <w:rsid w:val="00C30AF4"/>
    <w:rsid w:val="00C3212F"/>
    <w:rsid w:val="00C3267C"/>
    <w:rsid w:val="00C32D8E"/>
    <w:rsid w:val="00C33A83"/>
    <w:rsid w:val="00C33B8D"/>
    <w:rsid w:val="00C35B46"/>
    <w:rsid w:val="00C37971"/>
    <w:rsid w:val="00C37F23"/>
    <w:rsid w:val="00C4107F"/>
    <w:rsid w:val="00C412C6"/>
    <w:rsid w:val="00C42692"/>
    <w:rsid w:val="00C42760"/>
    <w:rsid w:val="00C44555"/>
    <w:rsid w:val="00C44573"/>
    <w:rsid w:val="00C44847"/>
    <w:rsid w:val="00C44904"/>
    <w:rsid w:val="00C44EB4"/>
    <w:rsid w:val="00C4547A"/>
    <w:rsid w:val="00C459C2"/>
    <w:rsid w:val="00C45CD4"/>
    <w:rsid w:val="00C4622A"/>
    <w:rsid w:val="00C4705F"/>
    <w:rsid w:val="00C473B9"/>
    <w:rsid w:val="00C4781D"/>
    <w:rsid w:val="00C5023C"/>
    <w:rsid w:val="00C50A1C"/>
    <w:rsid w:val="00C516F1"/>
    <w:rsid w:val="00C53707"/>
    <w:rsid w:val="00C56171"/>
    <w:rsid w:val="00C561B4"/>
    <w:rsid w:val="00C561F8"/>
    <w:rsid w:val="00C57425"/>
    <w:rsid w:val="00C575D7"/>
    <w:rsid w:val="00C57D8A"/>
    <w:rsid w:val="00C60134"/>
    <w:rsid w:val="00C6082C"/>
    <w:rsid w:val="00C60C55"/>
    <w:rsid w:val="00C61402"/>
    <w:rsid w:val="00C62697"/>
    <w:rsid w:val="00C62A02"/>
    <w:rsid w:val="00C62E42"/>
    <w:rsid w:val="00C63186"/>
    <w:rsid w:val="00C631F5"/>
    <w:rsid w:val="00C64582"/>
    <w:rsid w:val="00C668F0"/>
    <w:rsid w:val="00C706EF"/>
    <w:rsid w:val="00C70AC7"/>
    <w:rsid w:val="00C7190A"/>
    <w:rsid w:val="00C7405B"/>
    <w:rsid w:val="00C74136"/>
    <w:rsid w:val="00C7519C"/>
    <w:rsid w:val="00C75389"/>
    <w:rsid w:val="00C75FC2"/>
    <w:rsid w:val="00C7724C"/>
    <w:rsid w:val="00C7750C"/>
    <w:rsid w:val="00C77835"/>
    <w:rsid w:val="00C77E11"/>
    <w:rsid w:val="00C77E45"/>
    <w:rsid w:val="00C80ED4"/>
    <w:rsid w:val="00C81FDB"/>
    <w:rsid w:val="00C82793"/>
    <w:rsid w:val="00C84BB0"/>
    <w:rsid w:val="00C8533D"/>
    <w:rsid w:val="00C86573"/>
    <w:rsid w:val="00C86952"/>
    <w:rsid w:val="00C86D97"/>
    <w:rsid w:val="00C86DBE"/>
    <w:rsid w:val="00C87779"/>
    <w:rsid w:val="00C87E0A"/>
    <w:rsid w:val="00C90A1E"/>
    <w:rsid w:val="00C91898"/>
    <w:rsid w:val="00C919DE"/>
    <w:rsid w:val="00C9298B"/>
    <w:rsid w:val="00C92DEA"/>
    <w:rsid w:val="00C92E94"/>
    <w:rsid w:val="00C92EFE"/>
    <w:rsid w:val="00C9391F"/>
    <w:rsid w:val="00C93A23"/>
    <w:rsid w:val="00C945AE"/>
    <w:rsid w:val="00C94E32"/>
    <w:rsid w:val="00C95227"/>
    <w:rsid w:val="00C9562E"/>
    <w:rsid w:val="00C957C7"/>
    <w:rsid w:val="00C95995"/>
    <w:rsid w:val="00C95E63"/>
    <w:rsid w:val="00C96626"/>
    <w:rsid w:val="00CA0198"/>
    <w:rsid w:val="00CA02EB"/>
    <w:rsid w:val="00CA0D82"/>
    <w:rsid w:val="00CA1045"/>
    <w:rsid w:val="00CA2E4C"/>
    <w:rsid w:val="00CA347B"/>
    <w:rsid w:val="00CA3D81"/>
    <w:rsid w:val="00CA4402"/>
    <w:rsid w:val="00CA46B7"/>
    <w:rsid w:val="00CA52B1"/>
    <w:rsid w:val="00CA5645"/>
    <w:rsid w:val="00CA5F73"/>
    <w:rsid w:val="00CA6251"/>
    <w:rsid w:val="00CA6D9D"/>
    <w:rsid w:val="00CA7E2B"/>
    <w:rsid w:val="00CA7E39"/>
    <w:rsid w:val="00CB0E95"/>
    <w:rsid w:val="00CB116F"/>
    <w:rsid w:val="00CB4061"/>
    <w:rsid w:val="00CB4D44"/>
    <w:rsid w:val="00CB53E5"/>
    <w:rsid w:val="00CB591B"/>
    <w:rsid w:val="00CB5F4A"/>
    <w:rsid w:val="00CB6130"/>
    <w:rsid w:val="00CB623E"/>
    <w:rsid w:val="00CB79EE"/>
    <w:rsid w:val="00CB7E51"/>
    <w:rsid w:val="00CB7F18"/>
    <w:rsid w:val="00CC0644"/>
    <w:rsid w:val="00CC1144"/>
    <w:rsid w:val="00CC2BAB"/>
    <w:rsid w:val="00CC42E5"/>
    <w:rsid w:val="00CC4C83"/>
    <w:rsid w:val="00CC56FB"/>
    <w:rsid w:val="00CC581B"/>
    <w:rsid w:val="00CC69A5"/>
    <w:rsid w:val="00CC72D6"/>
    <w:rsid w:val="00CC7B82"/>
    <w:rsid w:val="00CD0434"/>
    <w:rsid w:val="00CD0AEA"/>
    <w:rsid w:val="00CD16AD"/>
    <w:rsid w:val="00CD3759"/>
    <w:rsid w:val="00CD3C19"/>
    <w:rsid w:val="00CD4119"/>
    <w:rsid w:val="00CD42AC"/>
    <w:rsid w:val="00CD563B"/>
    <w:rsid w:val="00CD5DC3"/>
    <w:rsid w:val="00CD60C9"/>
    <w:rsid w:val="00CD61DE"/>
    <w:rsid w:val="00CE05D9"/>
    <w:rsid w:val="00CE08F2"/>
    <w:rsid w:val="00CE0CE6"/>
    <w:rsid w:val="00CE1067"/>
    <w:rsid w:val="00CE1D54"/>
    <w:rsid w:val="00CE28E1"/>
    <w:rsid w:val="00CE31A4"/>
    <w:rsid w:val="00CE43F4"/>
    <w:rsid w:val="00CE52D5"/>
    <w:rsid w:val="00CE52EF"/>
    <w:rsid w:val="00CE5872"/>
    <w:rsid w:val="00CE59E8"/>
    <w:rsid w:val="00CE5E73"/>
    <w:rsid w:val="00CE69A4"/>
    <w:rsid w:val="00CE6C5B"/>
    <w:rsid w:val="00CE716A"/>
    <w:rsid w:val="00CE753E"/>
    <w:rsid w:val="00CF077A"/>
    <w:rsid w:val="00CF09C9"/>
    <w:rsid w:val="00CF09F1"/>
    <w:rsid w:val="00CF0D9C"/>
    <w:rsid w:val="00CF0E9F"/>
    <w:rsid w:val="00CF1449"/>
    <w:rsid w:val="00CF281D"/>
    <w:rsid w:val="00CF295F"/>
    <w:rsid w:val="00CF330C"/>
    <w:rsid w:val="00CF3BD1"/>
    <w:rsid w:val="00CF4052"/>
    <w:rsid w:val="00CF4B35"/>
    <w:rsid w:val="00CF54D9"/>
    <w:rsid w:val="00CF5F6B"/>
    <w:rsid w:val="00CF6D62"/>
    <w:rsid w:val="00D00120"/>
    <w:rsid w:val="00D002DC"/>
    <w:rsid w:val="00D003D4"/>
    <w:rsid w:val="00D006D8"/>
    <w:rsid w:val="00D00E93"/>
    <w:rsid w:val="00D01010"/>
    <w:rsid w:val="00D02396"/>
    <w:rsid w:val="00D024BC"/>
    <w:rsid w:val="00D03551"/>
    <w:rsid w:val="00D04468"/>
    <w:rsid w:val="00D04BB1"/>
    <w:rsid w:val="00D05272"/>
    <w:rsid w:val="00D05511"/>
    <w:rsid w:val="00D057FA"/>
    <w:rsid w:val="00D06239"/>
    <w:rsid w:val="00D0665D"/>
    <w:rsid w:val="00D06699"/>
    <w:rsid w:val="00D0719D"/>
    <w:rsid w:val="00D10975"/>
    <w:rsid w:val="00D10FFA"/>
    <w:rsid w:val="00D115CA"/>
    <w:rsid w:val="00D1312F"/>
    <w:rsid w:val="00D1352F"/>
    <w:rsid w:val="00D1415D"/>
    <w:rsid w:val="00D1511B"/>
    <w:rsid w:val="00D1543F"/>
    <w:rsid w:val="00D1557B"/>
    <w:rsid w:val="00D15DB6"/>
    <w:rsid w:val="00D16254"/>
    <w:rsid w:val="00D205AF"/>
    <w:rsid w:val="00D20C9B"/>
    <w:rsid w:val="00D211B9"/>
    <w:rsid w:val="00D2137A"/>
    <w:rsid w:val="00D214AC"/>
    <w:rsid w:val="00D22FF4"/>
    <w:rsid w:val="00D23070"/>
    <w:rsid w:val="00D246CD"/>
    <w:rsid w:val="00D24B1B"/>
    <w:rsid w:val="00D24CA4"/>
    <w:rsid w:val="00D25010"/>
    <w:rsid w:val="00D261F9"/>
    <w:rsid w:val="00D26222"/>
    <w:rsid w:val="00D2789F"/>
    <w:rsid w:val="00D27D67"/>
    <w:rsid w:val="00D31019"/>
    <w:rsid w:val="00D31FC5"/>
    <w:rsid w:val="00D33CC7"/>
    <w:rsid w:val="00D33E30"/>
    <w:rsid w:val="00D33E75"/>
    <w:rsid w:val="00D33EE7"/>
    <w:rsid w:val="00D355D5"/>
    <w:rsid w:val="00D359D3"/>
    <w:rsid w:val="00D36695"/>
    <w:rsid w:val="00D36C25"/>
    <w:rsid w:val="00D37687"/>
    <w:rsid w:val="00D37919"/>
    <w:rsid w:val="00D40CAE"/>
    <w:rsid w:val="00D41675"/>
    <w:rsid w:val="00D41B76"/>
    <w:rsid w:val="00D42548"/>
    <w:rsid w:val="00D42F05"/>
    <w:rsid w:val="00D4354B"/>
    <w:rsid w:val="00D43611"/>
    <w:rsid w:val="00D43970"/>
    <w:rsid w:val="00D43FD6"/>
    <w:rsid w:val="00D44700"/>
    <w:rsid w:val="00D450F4"/>
    <w:rsid w:val="00D46DBA"/>
    <w:rsid w:val="00D47679"/>
    <w:rsid w:val="00D501FC"/>
    <w:rsid w:val="00D505AF"/>
    <w:rsid w:val="00D50C6D"/>
    <w:rsid w:val="00D51016"/>
    <w:rsid w:val="00D52A41"/>
    <w:rsid w:val="00D52F64"/>
    <w:rsid w:val="00D53428"/>
    <w:rsid w:val="00D54898"/>
    <w:rsid w:val="00D55A05"/>
    <w:rsid w:val="00D55A72"/>
    <w:rsid w:val="00D55EBA"/>
    <w:rsid w:val="00D5622C"/>
    <w:rsid w:val="00D563F2"/>
    <w:rsid w:val="00D56D88"/>
    <w:rsid w:val="00D56DA1"/>
    <w:rsid w:val="00D5793F"/>
    <w:rsid w:val="00D57E09"/>
    <w:rsid w:val="00D61156"/>
    <w:rsid w:val="00D61624"/>
    <w:rsid w:val="00D61D3C"/>
    <w:rsid w:val="00D62229"/>
    <w:rsid w:val="00D62AE9"/>
    <w:rsid w:val="00D63A67"/>
    <w:rsid w:val="00D63DA1"/>
    <w:rsid w:val="00D661C0"/>
    <w:rsid w:val="00D673D0"/>
    <w:rsid w:val="00D710F9"/>
    <w:rsid w:val="00D715D7"/>
    <w:rsid w:val="00D7164A"/>
    <w:rsid w:val="00D72762"/>
    <w:rsid w:val="00D72A10"/>
    <w:rsid w:val="00D72D58"/>
    <w:rsid w:val="00D7349E"/>
    <w:rsid w:val="00D73E78"/>
    <w:rsid w:val="00D73E7B"/>
    <w:rsid w:val="00D73F14"/>
    <w:rsid w:val="00D7400D"/>
    <w:rsid w:val="00D74AC7"/>
    <w:rsid w:val="00D757FD"/>
    <w:rsid w:val="00D75ABA"/>
    <w:rsid w:val="00D75C4E"/>
    <w:rsid w:val="00D75F70"/>
    <w:rsid w:val="00D76C3D"/>
    <w:rsid w:val="00D7775F"/>
    <w:rsid w:val="00D7777C"/>
    <w:rsid w:val="00D80ADE"/>
    <w:rsid w:val="00D8124C"/>
    <w:rsid w:val="00D81AD9"/>
    <w:rsid w:val="00D8211E"/>
    <w:rsid w:val="00D82320"/>
    <w:rsid w:val="00D836FE"/>
    <w:rsid w:val="00D83B12"/>
    <w:rsid w:val="00D83D40"/>
    <w:rsid w:val="00D83EB8"/>
    <w:rsid w:val="00D8416F"/>
    <w:rsid w:val="00D841F9"/>
    <w:rsid w:val="00D844D9"/>
    <w:rsid w:val="00D84E90"/>
    <w:rsid w:val="00D84F7C"/>
    <w:rsid w:val="00D851CA"/>
    <w:rsid w:val="00D85470"/>
    <w:rsid w:val="00D878C2"/>
    <w:rsid w:val="00D87E8E"/>
    <w:rsid w:val="00D87F9B"/>
    <w:rsid w:val="00D90093"/>
    <w:rsid w:val="00D90A3D"/>
    <w:rsid w:val="00D90D19"/>
    <w:rsid w:val="00D91038"/>
    <w:rsid w:val="00D930CD"/>
    <w:rsid w:val="00D93132"/>
    <w:rsid w:val="00D9323D"/>
    <w:rsid w:val="00D94947"/>
    <w:rsid w:val="00D954D8"/>
    <w:rsid w:val="00D9558A"/>
    <w:rsid w:val="00D95DCC"/>
    <w:rsid w:val="00D96BB0"/>
    <w:rsid w:val="00D97654"/>
    <w:rsid w:val="00DA03A6"/>
    <w:rsid w:val="00DA2FCD"/>
    <w:rsid w:val="00DA546B"/>
    <w:rsid w:val="00DA592A"/>
    <w:rsid w:val="00DA6AC9"/>
    <w:rsid w:val="00DA742E"/>
    <w:rsid w:val="00DA79E6"/>
    <w:rsid w:val="00DA7B47"/>
    <w:rsid w:val="00DB0500"/>
    <w:rsid w:val="00DB05D6"/>
    <w:rsid w:val="00DB06D6"/>
    <w:rsid w:val="00DB07A3"/>
    <w:rsid w:val="00DB0A42"/>
    <w:rsid w:val="00DB15A6"/>
    <w:rsid w:val="00DB28FF"/>
    <w:rsid w:val="00DB2920"/>
    <w:rsid w:val="00DB2AF0"/>
    <w:rsid w:val="00DB2BA6"/>
    <w:rsid w:val="00DB35B3"/>
    <w:rsid w:val="00DB3AD8"/>
    <w:rsid w:val="00DB3F25"/>
    <w:rsid w:val="00DB4340"/>
    <w:rsid w:val="00DB4B3B"/>
    <w:rsid w:val="00DB636C"/>
    <w:rsid w:val="00DB6E0E"/>
    <w:rsid w:val="00DB72D2"/>
    <w:rsid w:val="00DC088F"/>
    <w:rsid w:val="00DC0DDC"/>
    <w:rsid w:val="00DC114F"/>
    <w:rsid w:val="00DC1457"/>
    <w:rsid w:val="00DC1677"/>
    <w:rsid w:val="00DC1A47"/>
    <w:rsid w:val="00DC1C07"/>
    <w:rsid w:val="00DC314D"/>
    <w:rsid w:val="00DC508F"/>
    <w:rsid w:val="00DC55CC"/>
    <w:rsid w:val="00DC614B"/>
    <w:rsid w:val="00DC6547"/>
    <w:rsid w:val="00DC6A81"/>
    <w:rsid w:val="00DC750C"/>
    <w:rsid w:val="00DC7E89"/>
    <w:rsid w:val="00DD06FD"/>
    <w:rsid w:val="00DD0911"/>
    <w:rsid w:val="00DD1432"/>
    <w:rsid w:val="00DD1459"/>
    <w:rsid w:val="00DD1DD7"/>
    <w:rsid w:val="00DD2122"/>
    <w:rsid w:val="00DD3090"/>
    <w:rsid w:val="00DD45E9"/>
    <w:rsid w:val="00DD4BDA"/>
    <w:rsid w:val="00DD55F4"/>
    <w:rsid w:val="00DD7284"/>
    <w:rsid w:val="00DD7F9A"/>
    <w:rsid w:val="00DE09E9"/>
    <w:rsid w:val="00DE0FCC"/>
    <w:rsid w:val="00DE115E"/>
    <w:rsid w:val="00DE14CE"/>
    <w:rsid w:val="00DE1B97"/>
    <w:rsid w:val="00DE2D9C"/>
    <w:rsid w:val="00DE351D"/>
    <w:rsid w:val="00DE3828"/>
    <w:rsid w:val="00DE397C"/>
    <w:rsid w:val="00DE3B15"/>
    <w:rsid w:val="00DE3F33"/>
    <w:rsid w:val="00DE420A"/>
    <w:rsid w:val="00DE540A"/>
    <w:rsid w:val="00DE59AE"/>
    <w:rsid w:val="00DE5B4C"/>
    <w:rsid w:val="00DE6940"/>
    <w:rsid w:val="00DF030B"/>
    <w:rsid w:val="00DF06CF"/>
    <w:rsid w:val="00DF0C47"/>
    <w:rsid w:val="00DF13DE"/>
    <w:rsid w:val="00DF1C25"/>
    <w:rsid w:val="00DF233C"/>
    <w:rsid w:val="00DF50BE"/>
    <w:rsid w:val="00DF5DB2"/>
    <w:rsid w:val="00DF65F2"/>
    <w:rsid w:val="00DF6612"/>
    <w:rsid w:val="00DF6F5C"/>
    <w:rsid w:val="00DF7814"/>
    <w:rsid w:val="00DF78CD"/>
    <w:rsid w:val="00DF79FC"/>
    <w:rsid w:val="00DF7F9C"/>
    <w:rsid w:val="00E000FC"/>
    <w:rsid w:val="00E005C7"/>
    <w:rsid w:val="00E00BC3"/>
    <w:rsid w:val="00E01562"/>
    <w:rsid w:val="00E01F75"/>
    <w:rsid w:val="00E02267"/>
    <w:rsid w:val="00E02365"/>
    <w:rsid w:val="00E02CB7"/>
    <w:rsid w:val="00E03064"/>
    <w:rsid w:val="00E03253"/>
    <w:rsid w:val="00E0697D"/>
    <w:rsid w:val="00E06B49"/>
    <w:rsid w:val="00E06BE9"/>
    <w:rsid w:val="00E06FB2"/>
    <w:rsid w:val="00E105CF"/>
    <w:rsid w:val="00E119D9"/>
    <w:rsid w:val="00E12921"/>
    <w:rsid w:val="00E137D1"/>
    <w:rsid w:val="00E13A57"/>
    <w:rsid w:val="00E13D30"/>
    <w:rsid w:val="00E13E3C"/>
    <w:rsid w:val="00E161EF"/>
    <w:rsid w:val="00E16CFA"/>
    <w:rsid w:val="00E213EA"/>
    <w:rsid w:val="00E214F0"/>
    <w:rsid w:val="00E22173"/>
    <w:rsid w:val="00E236C1"/>
    <w:rsid w:val="00E245C3"/>
    <w:rsid w:val="00E303BF"/>
    <w:rsid w:val="00E305BA"/>
    <w:rsid w:val="00E31245"/>
    <w:rsid w:val="00E31E4F"/>
    <w:rsid w:val="00E33058"/>
    <w:rsid w:val="00E33987"/>
    <w:rsid w:val="00E34284"/>
    <w:rsid w:val="00E346E8"/>
    <w:rsid w:val="00E34D44"/>
    <w:rsid w:val="00E35D56"/>
    <w:rsid w:val="00E367FD"/>
    <w:rsid w:val="00E3694A"/>
    <w:rsid w:val="00E37DF8"/>
    <w:rsid w:val="00E37EB9"/>
    <w:rsid w:val="00E40335"/>
    <w:rsid w:val="00E4169D"/>
    <w:rsid w:val="00E42922"/>
    <w:rsid w:val="00E429EB"/>
    <w:rsid w:val="00E43199"/>
    <w:rsid w:val="00E43680"/>
    <w:rsid w:val="00E43CBB"/>
    <w:rsid w:val="00E44056"/>
    <w:rsid w:val="00E46D8C"/>
    <w:rsid w:val="00E472F0"/>
    <w:rsid w:val="00E47710"/>
    <w:rsid w:val="00E47AC2"/>
    <w:rsid w:val="00E47AD2"/>
    <w:rsid w:val="00E47BB2"/>
    <w:rsid w:val="00E50C89"/>
    <w:rsid w:val="00E51A04"/>
    <w:rsid w:val="00E530E6"/>
    <w:rsid w:val="00E53624"/>
    <w:rsid w:val="00E5444A"/>
    <w:rsid w:val="00E54DCD"/>
    <w:rsid w:val="00E54F99"/>
    <w:rsid w:val="00E55185"/>
    <w:rsid w:val="00E55EAA"/>
    <w:rsid w:val="00E564CD"/>
    <w:rsid w:val="00E567A5"/>
    <w:rsid w:val="00E56B0B"/>
    <w:rsid w:val="00E56DC8"/>
    <w:rsid w:val="00E61264"/>
    <w:rsid w:val="00E62E5C"/>
    <w:rsid w:val="00E63794"/>
    <w:rsid w:val="00E637FD"/>
    <w:rsid w:val="00E6409E"/>
    <w:rsid w:val="00E64A57"/>
    <w:rsid w:val="00E64B74"/>
    <w:rsid w:val="00E6636F"/>
    <w:rsid w:val="00E668B8"/>
    <w:rsid w:val="00E669A1"/>
    <w:rsid w:val="00E66BF7"/>
    <w:rsid w:val="00E67DBC"/>
    <w:rsid w:val="00E7021A"/>
    <w:rsid w:val="00E706C2"/>
    <w:rsid w:val="00E71601"/>
    <w:rsid w:val="00E71BE8"/>
    <w:rsid w:val="00E725F1"/>
    <w:rsid w:val="00E72640"/>
    <w:rsid w:val="00E727EB"/>
    <w:rsid w:val="00E733FC"/>
    <w:rsid w:val="00E73635"/>
    <w:rsid w:val="00E744BA"/>
    <w:rsid w:val="00E74F6F"/>
    <w:rsid w:val="00E7538A"/>
    <w:rsid w:val="00E76578"/>
    <w:rsid w:val="00E769AC"/>
    <w:rsid w:val="00E800F9"/>
    <w:rsid w:val="00E807EA"/>
    <w:rsid w:val="00E80D38"/>
    <w:rsid w:val="00E810FB"/>
    <w:rsid w:val="00E81430"/>
    <w:rsid w:val="00E81724"/>
    <w:rsid w:val="00E83760"/>
    <w:rsid w:val="00E83DF1"/>
    <w:rsid w:val="00E84D20"/>
    <w:rsid w:val="00E852C0"/>
    <w:rsid w:val="00E8607B"/>
    <w:rsid w:val="00E864CB"/>
    <w:rsid w:val="00E8696E"/>
    <w:rsid w:val="00E8703C"/>
    <w:rsid w:val="00E87EAE"/>
    <w:rsid w:val="00E90640"/>
    <w:rsid w:val="00E913EB"/>
    <w:rsid w:val="00E92129"/>
    <w:rsid w:val="00E92195"/>
    <w:rsid w:val="00E9239B"/>
    <w:rsid w:val="00E92D05"/>
    <w:rsid w:val="00E939E5"/>
    <w:rsid w:val="00E93FED"/>
    <w:rsid w:val="00E94182"/>
    <w:rsid w:val="00E944B7"/>
    <w:rsid w:val="00E94505"/>
    <w:rsid w:val="00E946FE"/>
    <w:rsid w:val="00E94B48"/>
    <w:rsid w:val="00E95657"/>
    <w:rsid w:val="00E95E44"/>
    <w:rsid w:val="00E95F3E"/>
    <w:rsid w:val="00E96FDE"/>
    <w:rsid w:val="00E9706E"/>
    <w:rsid w:val="00E97BF4"/>
    <w:rsid w:val="00E97E57"/>
    <w:rsid w:val="00EA0605"/>
    <w:rsid w:val="00EA0880"/>
    <w:rsid w:val="00EA0CC9"/>
    <w:rsid w:val="00EA2156"/>
    <w:rsid w:val="00EA2A5B"/>
    <w:rsid w:val="00EA30DD"/>
    <w:rsid w:val="00EA341F"/>
    <w:rsid w:val="00EA4B66"/>
    <w:rsid w:val="00EA4FEC"/>
    <w:rsid w:val="00EA5EAF"/>
    <w:rsid w:val="00EA614A"/>
    <w:rsid w:val="00EA6797"/>
    <w:rsid w:val="00EA68EB"/>
    <w:rsid w:val="00EA7D6B"/>
    <w:rsid w:val="00EB0201"/>
    <w:rsid w:val="00EB0D30"/>
    <w:rsid w:val="00EB16E7"/>
    <w:rsid w:val="00EB1B79"/>
    <w:rsid w:val="00EB269B"/>
    <w:rsid w:val="00EB2798"/>
    <w:rsid w:val="00EB2857"/>
    <w:rsid w:val="00EB2AAE"/>
    <w:rsid w:val="00EB50B1"/>
    <w:rsid w:val="00EB51A8"/>
    <w:rsid w:val="00EB762E"/>
    <w:rsid w:val="00EC0692"/>
    <w:rsid w:val="00EC0AD5"/>
    <w:rsid w:val="00EC20F2"/>
    <w:rsid w:val="00EC2286"/>
    <w:rsid w:val="00EC254E"/>
    <w:rsid w:val="00EC29BC"/>
    <w:rsid w:val="00EC2B80"/>
    <w:rsid w:val="00EC351F"/>
    <w:rsid w:val="00EC3EBA"/>
    <w:rsid w:val="00EC3F0E"/>
    <w:rsid w:val="00EC4CB4"/>
    <w:rsid w:val="00EC4DBB"/>
    <w:rsid w:val="00EC525B"/>
    <w:rsid w:val="00EC57C2"/>
    <w:rsid w:val="00EC690C"/>
    <w:rsid w:val="00EC694F"/>
    <w:rsid w:val="00EC7CDA"/>
    <w:rsid w:val="00EC7E9C"/>
    <w:rsid w:val="00ED00BA"/>
    <w:rsid w:val="00ED08AE"/>
    <w:rsid w:val="00ED12E4"/>
    <w:rsid w:val="00ED1632"/>
    <w:rsid w:val="00ED172D"/>
    <w:rsid w:val="00ED1ECD"/>
    <w:rsid w:val="00ED2189"/>
    <w:rsid w:val="00ED2A0F"/>
    <w:rsid w:val="00ED2A4A"/>
    <w:rsid w:val="00ED3221"/>
    <w:rsid w:val="00ED36DD"/>
    <w:rsid w:val="00ED4291"/>
    <w:rsid w:val="00ED5959"/>
    <w:rsid w:val="00ED5C97"/>
    <w:rsid w:val="00ED5F1B"/>
    <w:rsid w:val="00ED63ED"/>
    <w:rsid w:val="00ED65C2"/>
    <w:rsid w:val="00ED7409"/>
    <w:rsid w:val="00ED77AC"/>
    <w:rsid w:val="00ED7C25"/>
    <w:rsid w:val="00EE1710"/>
    <w:rsid w:val="00EE2499"/>
    <w:rsid w:val="00EE2779"/>
    <w:rsid w:val="00EE289C"/>
    <w:rsid w:val="00EE4CAF"/>
    <w:rsid w:val="00EE5812"/>
    <w:rsid w:val="00EE5BFD"/>
    <w:rsid w:val="00EE7B5C"/>
    <w:rsid w:val="00EF0184"/>
    <w:rsid w:val="00EF02D4"/>
    <w:rsid w:val="00EF1FA2"/>
    <w:rsid w:val="00EF2086"/>
    <w:rsid w:val="00EF32D4"/>
    <w:rsid w:val="00EF3A71"/>
    <w:rsid w:val="00EF43F8"/>
    <w:rsid w:val="00EF4A5F"/>
    <w:rsid w:val="00EF5044"/>
    <w:rsid w:val="00EF517B"/>
    <w:rsid w:val="00EF5A06"/>
    <w:rsid w:val="00EF69E2"/>
    <w:rsid w:val="00EF6A57"/>
    <w:rsid w:val="00EF7562"/>
    <w:rsid w:val="00EF781D"/>
    <w:rsid w:val="00EF793C"/>
    <w:rsid w:val="00F02C46"/>
    <w:rsid w:val="00F030A5"/>
    <w:rsid w:val="00F03145"/>
    <w:rsid w:val="00F03462"/>
    <w:rsid w:val="00F0376A"/>
    <w:rsid w:val="00F04B66"/>
    <w:rsid w:val="00F04EA1"/>
    <w:rsid w:val="00F057C2"/>
    <w:rsid w:val="00F06D63"/>
    <w:rsid w:val="00F0737F"/>
    <w:rsid w:val="00F07BC9"/>
    <w:rsid w:val="00F10378"/>
    <w:rsid w:val="00F106E9"/>
    <w:rsid w:val="00F10946"/>
    <w:rsid w:val="00F11F92"/>
    <w:rsid w:val="00F13D83"/>
    <w:rsid w:val="00F13DFB"/>
    <w:rsid w:val="00F14A52"/>
    <w:rsid w:val="00F14BCA"/>
    <w:rsid w:val="00F1531B"/>
    <w:rsid w:val="00F1747E"/>
    <w:rsid w:val="00F17743"/>
    <w:rsid w:val="00F17E56"/>
    <w:rsid w:val="00F17F3E"/>
    <w:rsid w:val="00F21010"/>
    <w:rsid w:val="00F21537"/>
    <w:rsid w:val="00F21A91"/>
    <w:rsid w:val="00F222D5"/>
    <w:rsid w:val="00F23505"/>
    <w:rsid w:val="00F23901"/>
    <w:rsid w:val="00F23BF4"/>
    <w:rsid w:val="00F23CAC"/>
    <w:rsid w:val="00F244E4"/>
    <w:rsid w:val="00F25973"/>
    <w:rsid w:val="00F25B2F"/>
    <w:rsid w:val="00F25D99"/>
    <w:rsid w:val="00F2720A"/>
    <w:rsid w:val="00F274F1"/>
    <w:rsid w:val="00F27C24"/>
    <w:rsid w:val="00F3069D"/>
    <w:rsid w:val="00F33C3C"/>
    <w:rsid w:val="00F340FD"/>
    <w:rsid w:val="00F3683E"/>
    <w:rsid w:val="00F40438"/>
    <w:rsid w:val="00F42D89"/>
    <w:rsid w:val="00F43125"/>
    <w:rsid w:val="00F43155"/>
    <w:rsid w:val="00F43702"/>
    <w:rsid w:val="00F43786"/>
    <w:rsid w:val="00F443D3"/>
    <w:rsid w:val="00F443F3"/>
    <w:rsid w:val="00F4565F"/>
    <w:rsid w:val="00F45D0F"/>
    <w:rsid w:val="00F46BC0"/>
    <w:rsid w:val="00F4728F"/>
    <w:rsid w:val="00F47335"/>
    <w:rsid w:val="00F50610"/>
    <w:rsid w:val="00F52029"/>
    <w:rsid w:val="00F52CF0"/>
    <w:rsid w:val="00F547C6"/>
    <w:rsid w:val="00F54FEC"/>
    <w:rsid w:val="00F55717"/>
    <w:rsid w:val="00F56A0D"/>
    <w:rsid w:val="00F57319"/>
    <w:rsid w:val="00F57407"/>
    <w:rsid w:val="00F60010"/>
    <w:rsid w:val="00F606E2"/>
    <w:rsid w:val="00F608F4"/>
    <w:rsid w:val="00F60905"/>
    <w:rsid w:val="00F60A1D"/>
    <w:rsid w:val="00F60F15"/>
    <w:rsid w:val="00F61A11"/>
    <w:rsid w:val="00F61BDD"/>
    <w:rsid w:val="00F6266E"/>
    <w:rsid w:val="00F636CF"/>
    <w:rsid w:val="00F643FA"/>
    <w:rsid w:val="00F64838"/>
    <w:rsid w:val="00F64B84"/>
    <w:rsid w:val="00F66A6D"/>
    <w:rsid w:val="00F66B62"/>
    <w:rsid w:val="00F70B53"/>
    <w:rsid w:val="00F71771"/>
    <w:rsid w:val="00F71D8C"/>
    <w:rsid w:val="00F7218E"/>
    <w:rsid w:val="00F72C81"/>
    <w:rsid w:val="00F72D79"/>
    <w:rsid w:val="00F73378"/>
    <w:rsid w:val="00F7377C"/>
    <w:rsid w:val="00F74B2F"/>
    <w:rsid w:val="00F7537A"/>
    <w:rsid w:val="00F75CB8"/>
    <w:rsid w:val="00F761CC"/>
    <w:rsid w:val="00F769CD"/>
    <w:rsid w:val="00F77938"/>
    <w:rsid w:val="00F77A5D"/>
    <w:rsid w:val="00F77B80"/>
    <w:rsid w:val="00F8032D"/>
    <w:rsid w:val="00F8149F"/>
    <w:rsid w:val="00F836DE"/>
    <w:rsid w:val="00F83BD2"/>
    <w:rsid w:val="00F83FBD"/>
    <w:rsid w:val="00F8460B"/>
    <w:rsid w:val="00F84622"/>
    <w:rsid w:val="00F84F1C"/>
    <w:rsid w:val="00F86402"/>
    <w:rsid w:val="00F86AC9"/>
    <w:rsid w:val="00F873A5"/>
    <w:rsid w:val="00F873BA"/>
    <w:rsid w:val="00F87E8B"/>
    <w:rsid w:val="00F87FF0"/>
    <w:rsid w:val="00F903B4"/>
    <w:rsid w:val="00F908E1"/>
    <w:rsid w:val="00F90FA9"/>
    <w:rsid w:val="00F91C1F"/>
    <w:rsid w:val="00F91FB1"/>
    <w:rsid w:val="00F9204B"/>
    <w:rsid w:val="00F92630"/>
    <w:rsid w:val="00F927BF"/>
    <w:rsid w:val="00F927DF"/>
    <w:rsid w:val="00F931F7"/>
    <w:rsid w:val="00F938FB"/>
    <w:rsid w:val="00F93D67"/>
    <w:rsid w:val="00F952A5"/>
    <w:rsid w:val="00F96076"/>
    <w:rsid w:val="00F96430"/>
    <w:rsid w:val="00F96528"/>
    <w:rsid w:val="00F9656B"/>
    <w:rsid w:val="00F96A58"/>
    <w:rsid w:val="00F970A8"/>
    <w:rsid w:val="00F97A26"/>
    <w:rsid w:val="00F97E56"/>
    <w:rsid w:val="00FA0010"/>
    <w:rsid w:val="00FA0101"/>
    <w:rsid w:val="00FA03BD"/>
    <w:rsid w:val="00FA0E6A"/>
    <w:rsid w:val="00FA1D01"/>
    <w:rsid w:val="00FA2472"/>
    <w:rsid w:val="00FA2745"/>
    <w:rsid w:val="00FA2A87"/>
    <w:rsid w:val="00FA2C3D"/>
    <w:rsid w:val="00FA3C31"/>
    <w:rsid w:val="00FA45EF"/>
    <w:rsid w:val="00FA5127"/>
    <w:rsid w:val="00FA55ED"/>
    <w:rsid w:val="00FA5723"/>
    <w:rsid w:val="00FA5FA4"/>
    <w:rsid w:val="00FA64A2"/>
    <w:rsid w:val="00FB03AD"/>
    <w:rsid w:val="00FB09FA"/>
    <w:rsid w:val="00FB0A55"/>
    <w:rsid w:val="00FB1202"/>
    <w:rsid w:val="00FB1819"/>
    <w:rsid w:val="00FB1EF6"/>
    <w:rsid w:val="00FB4637"/>
    <w:rsid w:val="00FB6DE5"/>
    <w:rsid w:val="00FB7036"/>
    <w:rsid w:val="00FB7462"/>
    <w:rsid w:val="00FC11CC"/>
    <w:rsid w:val="00FC280A"/>
    <w:rsid w:val="00FC2E2E"/>
    <w:rsid w:val="00FC31C5"/>
    <w:rsid w:val="00FC3932"/>
    <w:rsid w:val="00FC396B"/>
    <w:rsid w:val="00FC41AD"/>
    <w:rsid w:val="00FC56BF"/>
    <w:rsid w:val="00FC60C9"/>
    <w:rsid w:val="00FC6556"/>
    <w:rsid w:val="00FC7693"/>
    <w:rsid w:val="00FC7AB7"/>
    <w:rsid w:val="00FD005D"/>
    <w:rsid w:val="00FD086D"/>
    <w:rsid w:val="00FD0B4F"/>
    <w:rsid w:val="00FD1250"/>
    <w:rsid w:val="00FD284E"/>
    <w:rsid w:val="00FD393C"/>
    <w:rsid w:val="00FD3F99"/>
    <w:rsid w:val="00FD4934"/>
    <w:rsid w:val="00FD4F1F"/>
    <w:rsid w:val="00FD5E0B"/>
    <w:rsid w:val="00FD6254"/>
    <w:rsid w:val="00FD759D"/>
    <w:rsid w:val="00FE0545"/>
    <w:rsid w:val="00FE0FAD"/>
    <w:rsid w:val="00FE109A"/>
    <w:rsid w:val="00FE1D9E"/>
    <w:rsid w:val="00FE1E5D"/>
    <w:rsid w:val="00FE222D"/>
    <w:rsid w:val="00FE2C46"/>
    <w:rsid w:val="00FE5AA5"/>
    <w:rsid w:val="00FE5ED4"/>
    <w:rsid w:val="00FE63BB"/>
    <w:rsid w:val="00FE63FA"/>
    <w:rsid w:val="00FE6BF7"/>
    <w:rsid w:val="00FE7037"/>
    <w:rsid w:val="00FE784B"/>
    <w:rsid w:val="00FF1565"/>
    <w:rsid w:val="00FF1593"/>
    <w:rsid w:val="00FF1FD5"/>
    <w:rsid w:val="00FF20E8"/>
    <w:rsid w:val="00FF30D9"/>
    <w:rsid w:val="00FF32CA"/>
    <w:rsid w:val="00FF3433"/>
    <w:rsid w:val="00FF3D10"/>
    <w:rsid w:val="00FF6139"/>
    <w:rsid w:val="00FF6198"/>
    <w:rsid w:val="00FF61A4"/>
    <w:rsid w:val="00FF62B9"/>
    <w:rsid w:val="00FF64E5"/>
    <w:rsid w:val="00FF6D77"/>
    <w:rsid w:val="00FF6F8A"/>
    <w:rsid w:val="00FF7158"/>
    <w:rsid w:val="00FF7B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3AA19A"/>
  <w15:docId w15:val="{4322DD7E-5DA2-4F42-93D7-997D758ED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0665D"/>
    <w:pPr>
      <w:spacing w:line="260" w:lineRule="atLeast"/>
      <w:jc w:val="both"/>
    </w:pPr>
    <w:rPr>
      <w:rFonts w:ascii="Verdana" w:hAnsi="Verdana"/>
      <w:color w:val="000000" w:themeColor="text1"/>
      <w:sz w:val="16"/>
      <w:szCs w:val="16"/>
      <w:lang w:val="nl-BE"/>
    </w:rPr>
  </w:style>
  <w:style w:type="paragraph" w:styleId="Kop1">
    <w:name w:val="heading 1"/>
    <w:basedOn w:val="Standaard"/>
    <w:next w:val="Standaard"/>
    <w:link w:val="Kop1Char"/>
    <w:qFormat/>
    <w:rsid w:val="0042053A"/>
    <w:pPr>
      <w:keepNext/>
      <w:pageBreakBefore/>
      <w:numPr>
        <w:numId w:val="31"/>
      </w:numPr>
      <w:pBdr>
        <w:bottom w:val="single" w:sz="4" w:space="1" w:color="auto"/>
      </w:pBdr>
      <w:spacing w:after="240"/>
      <w:outlineLvl w:val="0"/>
    </w:pPr>
    <w:rPr>
      <w:b/>
      <w:bCs/>
      <w:kern w:val="32"/>
      <w:sz w:val="24"/>
      <w:szCs w:val="32"/>
    </w:rPr>
  </w:style>
  <w:style w:type="paragraph" w:styleId="Kop2">
    <w:name w:val="heading 2"/>
    <w:basedOn w:val="Standaard"/>
    <w:next w:val="Standaard"/>
    <w:link w:val="Kop2Char"/>
    <w:qFormat/>
    <w:rsid w:val="00810F77"/>
    <w:pPr>
      <w:keepNext/>
      <w:numPr>
        <w:ilvl w:val="1"/>
        <w:numId w:val="31"/>
      </w:numPr>
      <w:tabs>
        <w:tab w:val="clear" w:pos="3979"/>
        <w:tab w:val="num" w:pos="860"/>
      </w:tabs>
      <w:spacing w:before="240"/>
      <w:ind w:left="737"/>
      <w:outlineLvl w:val="1"/>
    </w:pPr>
    <w:rPr>
      <w:b/>
      <w:snapToGrid w:val="0"/>
      <w:sz w:val="18"/>
      <w14:scene3d>
        <w14:camera w14:prst="orthographicFront"/>
        <w14:lightRig w14:rig="threePt" w14:dir="t">
          <w14:rot w14:lat="0" w14:lon="0" w14:rev="0"/>
        </w14:lightRig>
      </w14:scene3d>
    </w:rPr>
  </w:style>
  <w:style w:type="paragraph" w:styleId="Kop3">
    <w:name w:val="heading 3"/>
    <w:basedOn w:val="Standaard"/>
    <w:next w:val="Standaard"/>
    <w:link w:val="Kop3Char"/>
    <w:qFormat/>
    <w:rsid w:val="0042053A"/>
    <w:pPr>
      <w:keepNext/>
      <w:numPr>
        <w:ilvl w:val="2"/>
        <w:numId w:val="31"/>
      </w:numPr>
      <w:tabs>
        <w:tab w:val="left" w:pos="851"/>
      </w:tabs>
      <w:spacing w:before="240" w:line="240" w:lineRule="auto"/>
      <w:outlineLvl w:val="2"/>
    </w:pPr>
    <w:rPr>
      <w:rFonts w:cs="Arial"/>
      <w:b/>
      <w:bCs/>
    </w:rPr>
  </w:style>
  <w:style w:type="paragraph" w:styleId="Kop4">
    <w:name w:val="heading 4"/>
    <w:basedOn w:val="Standaard"/>
    <w:next w:val="Standaard"/>
    <w:link w:val="Kop4Char"/>
    <w:qFormat/>
    <w:rsid w:val="00D87F9B"/>
    <w:pPr>
      <w:keepNext/>
      <w:numPr>
        <w:ilvl w:val="3"/>
        <w:numId w:val="31"/>
      </w:numPr>
      <w:outlineLvl w:val="3"/>
    </w:pPr>
    <w:rPr>
      <w:b/>
      <w:bCs/>
      <w:szCs w:val="28"/>
    </w:rPr>
  </w:style>
  <w:style w:type="paragraph" w:styleId="Kop5">
    <w:name w:val="heading 5"/>
    <w:aliases w:val="Level 3 - i"/>
    <w:basedOn w:val="Standaard"/>
    <w:next w:val="Standaard"/>
    <w:link w:val="Kop5Char"/>
    <w:uiPriority w:val="99"/>
    <w:qFormat/>
    <w:rsid w:val="00D61624"/>
    <w:pPr>
      <w:keepNext/>
      <w:keepLines/>
      <w:overflowPunct w:val="0"/>
      <w:autoSpaceDE w:val="0"/>
      <w:autoSpaceDN w:val="0"/>
      <w:adjustRightInd w:val="0"/>
      <w:spacing w:before="200" w:line="240" w:lineRule="auto"/>
      <w:textAlignment w:val="baseline"/>
      <w:outlineLvl w:val="4"/>
    </w:pPr>
    <w:rPr>
      <w:rFonts w:ascii="Tahoma" w:hAnsi="Tahoma"/>
      <w:sz w:val="20"/>
      <w:szCs w:val="20"/>
    </w:rPr>
  </w:style>
  <w:style w:type="paragraph" w:styleId="Kop6">
    <w:name w:val="heading 6"/>
    <w:aliases w:val="Legal Level 1."/>
    <w:basedOn w:val="Standaard"/>
    <w:next w:val="Standaard"/>
    <w:link w:val="Kop6Char"/>
    <w:uiPriority w:val="99"/>
    <w:qFormat/>
    <w:rsid w:val="00D61624"/>
    <w:pPr>
      <w:keepLines/>
      <w:overflowPunct w:val="0"/>
      <w:autoSpaceDE w:val="0"/>
      <w:autoSpaceDN w:val="0"/>
      <w:adjustRightInd w:val="0"/>
      <w:spacing w:before="240" w:after="60" w:line="240" w:lineRule="auto"/>
      <w:textAlignment w:val="baseline"/>
      <w:outlineLvl w:val="5"/>
    </w:pPr>
    <w:rPr>
      <w:rFonts w:ascii="Tahoma" w:hAnsi="Tahoma"/>
      <w:i/>
      <w:sz w:val="22"/>
      <w:szCs w:val="20"/>
    </w:rPr>
  </w:style>
  <w:style w:type="paragraph" w:styleId="Kop7">
    <w:name w:val="heading 7"/>
    <w:aliases w:val="Legal Level 1.1."/>
    <w:basedOn w:val="Standaard"/>
    <w:next w:val="Standaard"/>
    <w:link w:val="Kop7Char"/>
    <w:uiPriority w:val="99"/>
    <w:qFormat/>
    <w:rsid w:val="00D61624"/>
    <w:pPr>
      <w:keepLines/>
      <w:overflowPunct w:val="0"/>
      <w:autoSpaceDE w:val="0"/>
      <w:autoSpaceDN w:val="0"/>
      <w:adjustRightInd w:val="0"/>
      <w:spacing w:before="240" w:after="60" w:line="240" w:lineRule="auto"/>
      <w:textAlignment w:val="baseline"/>
      <w:outlineLvl w:val="6"/>
    </w:pPr>
    <w:rPr>
      <w:rFonts w:ascii="Arial" w:hAnsi="Arial"/>
      <w:sz w:val="20"/>
      <w:szCs w:val="20"/>
    </w:rPr>
  </w:style>
  <w:style w:type="paragraph" w:styleId="Kop8">
    <w:name w:val="heading 8"/>
    <w:aliases w:val="Legal Level 1.1.1.,Legal Level 1.1.1. Char"/>
    <w:basedOn w:val="Standaard"/>
    <w:next w:val="Standaard"/>
    <w:link w:val="Kop8Char"/>
    <w:uiPriority w:val="99"/>
    <w:qFormat/>
    <w:rsid w:val="00D61624"/>
    <w:pPr>
      <w:keepNext/>
      <w:keepLines/>
      <w:overflowPunct w:val="0"/>
      <w:autoSpaceDE w:val="0"/>
      <w:autoSpaceDN w:val="0"/>
      <w:adjustRightInd w:val="0"/>
      <w:spacing w:before="240" w:after="60" w:line="240" w:lineRule="auto"/>
      <w:textAlignment w:val="baseline"/>
      <w:outlineLvl w:val="7"/>
    </w:pPr>
    <w:rPr>
      <w:rFonts w:ascii="Tahoma" w:hAnsi="Tahoma"/>
      <w:bCs/>
      <w:sz w:val="32"/>
      <w:szCs w:val="20"/>
    </w:rPr>
  </w:style>
  <w:style w:type="paragraph" w:styleId="Kop9">
    <w:name w:val="heading 9"/>
    <w:aliases w:val="Legal Level 1.1.1.1."/>
    <w:basedOn w:val="Standaard"/>
    <w:next w:val="Standaard"/>
    <w:link w:val="Kop9Char"/>
    <w:uiPriority w:val="99"/>
    <w:qFormat/>
    <w:rsid w:val="00D61624"/>
    <w:pPr>
      <w:keepLines/>
      <w:tabs>
        <w:tab w:val="left" w:pos="426"/>
      </w:tabs>
      <w:overflowPunct w:val="0"/>
      <w:autoSpaceDE w:val="0"/>
      <w:autoSpaceDN w:val="0"/>
      <w:adjustRightInd w:val="0"/>
      <w:spacing w:before="240" w:after="60" w:line="240" w:lineRule="auto"/>
      <w:textAlignment w:val="baseline"/>
      <w:outlineLvl w:val="8"/>
    </w:pPr>
    <w:rPr>
      <w:rFonts w:ascii="Tahoma" w:hAnsi="Tahoma"/>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locked/>
    <w:rsid w:val="0042053A"/>
    <w:rPr>
      <w:rFonts w:ascii="Verdana" w:hAnsi="Verdana"/>
      <w:b/>
      <w:bCs/>
      <w:color w:val="000000" w:themeColor="text1"/>
      <w:kern w:val="32"/>
      <w:sz w:val="24"/>
      <w:szCs w:val="32"/>
      <w:lang w:val="nl-BE"/>
    </w:rPr>
  </w:style>
  <w:style w:type="character" w:customStyle="1" w:styleId="Kop2Char">
    <w:name w:val="Kop 2 Char"/>
    <w:link w:val="Kop2"/>
    <w:locked/>
    <w:rsid w:val="00810F77"/>
    <w:rPr>
      <w:rFonts w:ascii="Verdana" w:hAnsi="Verdana"/>
      <w:b/>
      <w:snapToGrid w:val="0"/>
      <w:color w:val="000000" w:themeColor="text1"/>
      <w:sz w:val="18"/>
      <w:szCs w:val="16"/>
      <w:lang w:val="nl-BE"/>
      <w14:scene3d>
        <w14:camera w14:prst="orthographicFront"/>
        <w14:lightRig w14:rig="threePt" w14:dir="t">
          <w14:rot w14:lat="0" w14:lon="0" w14:rev="0"/>
        </w14:lightRig>
      </w14:scene3d>
    </w:rPr>
  </w:style>
  <w:style w:type="character" w:customStyle="1" w:styleId="Heading3Char1">
    <w:name w:val="Heading 3 Char1"/>
    <w:aliases w:val="Level 1 - 1 Char,Voorwoord Char,subparagraaf Char,Subparagraaf Char,h3 Char,Heading 3s Char,3 Char,Bold 12 Char,L3 Char,3scr Char,Episteem PvA Kop 3 Char,Heading 3 Char Char,H3 Char Char,H3 Char1,Third Level Topic Char,Org Heading 1 Char"/>
    <w:uiPriority w:val="9"/>
    <w:semiHidden/>
    <w:rsid w:val="00EC7CEC"/>
    <w:rPr>
      <w:rFonts w:ascii="Cambria" w:eastAsia="Times New Roman" w:hAnsi="Cambria" w:cs="Times New Roman"/>
      <w:b/>
      <w:bCs/>
      <w:sz w:val="26"/>
      <w:szCs w:val="26"/>
    </w:rPr>
  </w:style>
  <w:style w:type="character" w:customStyle="1" w:styleId="Kop4Char">
    <w:name w:val="Kop 4 Char"/>
    <w:link w:val="Kop4"/>
    <w:rsid w:val="00D87F9B"/>
    <w:rPr>
      <w:rFonts w:ascii="Verdana" w:hAnsi="Verdana"/>
      <w:b/>
      <w:bCs/>
      <w:color w:val="000000" w:themeColor="text1"/>
      <w:sz w:val="16"/>
      <w:szCs w:val="28"/>
      <w:lang w:val="nl-BE"/>
    </w:rPr>
  </w:style>
  <w:style w:type="character" w:customStyle="1" w:styleId="Kop5Char">
    <w:name w:val="Kop 5 Char"/>
    <w:aliases w:val="Level 3 - i Char"/>
    <w:link w:val="Kop5"/>
    <w:uiPriority w:val="9"/>
    <w:semiHidden/>
    <w:rsid w:val="00EC7CEC"/>
    <w:rPr>
      <w:rFonts w:ascii="Calibri" w:eastAsia="Times New Roman" w:hAnsi="Calibri" w:cs="Times New Roman"/>
      <w:b/>
      <w:bCs/>
      <w:i/>
      <w:iCs/>
      <w:sz w:val="26"/>
      <w:szCs w:val="26"/>
    </w:rPr>
  </w:style>
  <w:style w:type="character" w:customStyle="1" w:styleId="Kop6Char">
    <w:name w:val="Kop 6 Char"/>
    <w:aliases w:val="Legal Level 1. Char"/>
    <w:link w:val="Kop6"/>
    <w:uiPriority w:val="9"/>
    <w:semiHidden/>
    <w:rsid w:val="00EC7CEC"/>
    <w:rPr>
      <w:rFonts w:ascii="Calibri" w:eastAsia="Times New Roman" w:hAnsi="Calibri" w:cs="Times New Roman"/>
      <w:b/>
      <w:bCs/>
    </w:rPr>
  </w:style>
  <w:style w:type="character" w:customStyle="1" w:styleId="Kop7Char">
    <w:name w:val="Kop 7 Char"/>
    <w:aliases w:val="Legal Level 1.1. Char"/>
    <w:link w:val="Kop7"/>
    <w:uiPriority w:val="9"/>
    <w:semiHidden/>
    <w:rsid w:val="00EC7CEC"/>
    <w:rPr>
      <w:rFonts w:ascii="Calibri" w:eastAsia="Times New Roman" w:hAnsi="Calibri" w:cs="Times New Roman"/>
      <w:sz w:val="24"/>
      <w:szCs w:val="24"/>
    </w:rPr>
  </w:style>
  <w:style w:type="character" w:customStyle="1" w:styleId="Kop8Char">
    <w:name w:val="Kop 8 Char"/>
    <w:aliases w:val="Legal Level 1.1.1. Char1,Legal Level 1.1.1. Char Char"/>
    <w:link w:val="Kop8"/>
    <w:uiPriority w:val="9"/>
    <w:semiHidden/>
    <w:rsid w:val="00EC7CEC"/>
    <w:rPr>
      <w:rFonts w:ascii="Calibri" w:eastAsia="Times New Roman" w:hAnsi="Calibri" w:cs="Times New Roman"/>
      <w:i/>
      <w:iCs/>
      <w:sz w:val="24"/>
      <w:szCs w:val="24"/>
    </w:rPr>
  </w:style>
  <w:style w:type="character" w:customStyle="1" w:styleId="Kop9Char">
    <w:name w:val="Kop 9 Char"/>
    <w:aliases w:val="Legal Level 1.1.1.1. Char"/>
    <w:link w:val="Kop9"/>
    <w:uiPriority w:val="9"/>
    <w:semiHidden/>
    <w:rsid w:val="00EC7CEC"/>
    <w:rPr>
      <w:rFonts w:ascii="Cambria" w:eastAsia="Times New Roman" w:hAnsi="Cambria" w:cs="Times New Roman"/>
    </w:rPr>
  </w:style>
  <w:style w:type="paragraph" w:styleId="Adresenvelop">
    <w:name w:val="envelope address"/>
    <w:basedOn w:val="Standaard"/>
    <w:uiPriority w:val="99"/>
    <w:semiHidden/>
    <w:rsid w:val="00D61624"/>
    <w:pPr>
      <w:framePr w:w="7921" w:h="1979" w:hRule="exact" w:hSpace="142" w:vSpace="142" w:wrap="around" w:vAnchor="page" w:hAnchor="page" w:xAlign="center" w:y="5104"/>
      <w:ind w:left="2880"/>
    </w:pPr>
    <w:rPr>
      <w:rFonts w:cs="Arial"/>
    </w:rPr>
  </w:style>
  <w:style w:type="paragraph" w:styleId="Bijschrift">
    <w:name w:val="caption"/>
    <w:basedOn w:val="Standaard"/>
    <w:next w:val="Standaard"/>
    <w:uiPriority w:val="99"/>
    <w:qFormat/>
    <w:rsid w:val="00D61624"/>
    <w:pPr>
      <w:spacing w:before="120" w:after="120"/>
    </w:pPr>
    <w:rPr>
      <w:bCs/>
      <w:i/>
      <w:szCs w:val="20"/>
    </w:rPr>
  </w:style>
  <w:style w:type="paragraph" w:customStyle="1" w:styleId="Bijlage">
    <w:name w:val="Bijlage"/>
    <w:basedOn w:val="Standaard"/>
    <w:next w:val="Standaard"/>
    <w:uiPriority w:val="99"/>
    <w:rsid w:val="00D61624"/>
    <w:pPr>
      <w:keepNext/>
      <w:pageBreakBefore/>
      <w:spacing w:after="600" w:line="240" w:lineRule="auto"/>
    </w:pPr>
    <w:rPr>
      <w:sz w:val="28"/>
    </w:rPr>
  </w:style>
  <w:style w:type="paragraph" w:styleId="Inhopg1">
    <w:name w:val="toc 1"/>
    <w:basedOn w:val="Standaard"/>
    <w:next w:val="Standaard"/>
    <w:autoRedefine/>
    <w:uiPriority w:val="39"/>
    <w:rsid w:val="008011A5"/>
    <w:pPr>
      <w:tabs>
        <w:tab w:val="left" w:pos="1134"/>
        <w:tab w:val="right" w:pos="9070"/>
      </w:tabs>
      <w:spacing w:before="300" w:after="60" w:line="240" w:lineRule="auto"/>
      <w:ind w:left="1134" w:hanging="1134"/>
    </w:pPr>
    <w:rPr>
      <w:caps/>
      <w:noProof/>
      <w:szCs w:val="28"/>
    </w:rPr>
  </w:style>
  <w:style w:type="paragraph" w:styleId="Inhopg2">
    <w:name w:val="toc 2"/>
    <w:basedOn w:val="Standaard"/>
    <w:next w:val="Standaard"/>
    <w:autoRedefine/>
    <w:uiPriority w:val="39"/>
    <w:rsid w:val="003F017E"/>
    <w:pPr>
      <w:tabs>
        <w:tab w:val="left" w:pos="1418"/>
        <w:tab w:val="right" w:leader="underscore" w:pos="9070"/>
      </w:tabs>
      <w:ind w:left="1134" w:hanging="1134"/>
    </w:pPr>
    <w:rPr>
      <w:noProof/>
    </w:rPr>
  </w:style>
  <w:style w:type="paragraph" w:styleId="Inhopg3">
    <w:name w:val="toc 3"/>
    <w:basedOn w:val="Standaard"/>
    <w:next w:val="Standaard"/>
    <w:autoRedefine/>
    <w:uiPriority w:val="39"/>
    <w:rsid w:val="006C77AC"/>
    <w:pPr>
      <w:tabs>
        <w:tab w:val="left" w:pos="1134"/>
        <w:tab w:val="right" w:leader="underscore" w:pos="9060"/>
      </w:tabs>
      <w:ind w:left="360"/>
    </w:pPr>
  </w:style>
  <w:style w:type="paragraph" w:styleId="Inhopg4">
    <w:name w:val="toc 4"/>
    <w:basedOn w:val="Standaard"/>
    <w:next w:val="Standaard"/>
    <w:autoRedefine/>
    <w:uiPriority w:val="99"/>
    <w:semiHidden/>
    <w:rsid w:val="00D61624"/>
    <w:pPr>
      <w:ind w:left="540"/>
    </w:pPr>
  </w:style>
  <w:style w:type="paragraph" w:styleId="Inhopg5">
    <w:name w:val="toc 5"/>
    <w:basedOn w:val="Standaard"/>
    <w:next w:val="Standaard"/>
    <w:autoRedefine/>
    <w:uiPriority w:val="99"/>
    <w:semiHidden/>
    <w:rsid w:val="00D61624"/>
    <w:pPr>
      <w:ind w:left="720"/>
    </w:pPr>
  </w:style>
  <w:style w:type="paragraph" w:styleId="Inhopg6">
    <w:name w:val="toc 6"/>
    <w:basedOn w:val="Standaard"/>
    <w:next w:val="Standaard"/>
    <w:autoRedefine/>
    <w:uiPriority w:val="99"/>
    <w:semiHidden/>
    <w:rsid w:val="00D61624"/>
    <w:pPr>
      <w:ind w:left="900"/>
    </w:pPr>
  </w:style>
  <w:style w:type="paragraph" w:styleId="Inhopg7">
    <w:name w:val="toc 7"/>
    <w:basedOn w:val="Standaard"/>
    <w:next w:val="Standaard"/>
    <w:autoRedefine/>
    <w:uiPriority w:val="99"/>
    <w:semiHidden/>
    <w:rsid w:val="00D61624"/>
    <w:pPr>
      <w:ind w:left="1080"/>
    </w:pPr>
  </w:style>
  <w:style w:type="paragraph" w:styleId="Inhopg8">
    <w:name w:val="toc 8"/>
    <w:basedOn w:val="Standaard"/>
    <w:next w:val="Standaard"/>
    <w:autoRedefine/>
    <w:uiPriority w:val="99"/>
    <w:semiHidden/>
    <w:rsid w:val="00D61624"/>
    <w:pPr>
      <w:ind w:left="1260"/>
    </w:pPr>
  </w:style>
  <w:style w:type="paragraph" w:styleId="Inhopg9">
    <w:name w:val="toc 9"/>
    <w:basedOn w:val="Standaard"/>
    <w:next w:val="Standaard"/>
    <w:autoRedefine/>
    <w:uiPriority w:val="99"/>
    <w:semiHidden/>
    <w:rsid w:val="00D61624"/>
    <w:pPr>
      <w:ind w:left="1440"/>
    </w:pPr>
  </w:style>
  <w:style w:type="character" w:styleId="Hyperlink">
    <w:name w:val="Hyperlink"/>
    <w:uiPriority w:val="99"/>
    <w:rsid w:val="00D61624"/>
    <w:rPr>
      <w:rFonts w:cs="Times New Roman"/>
      <w:color w:val="0000FF"/>
      <w:u w:val="single"/>
    </w:rPr>
  </w:style>
  <w:style w:type="paragraph" w:customStyle="1" w:styleId="Inhoudsopgave">
    <w:name w:val="Inhoudsopgave"/>
    <w:basedOn w:val="Standaard"/>
    <w:uiPriority w:val="99"/>
    <w:rsid w:val="00D61624"/>
    <w:pPr>
      <w:pBdr>
        <w:bottom w:val="single" w:sz="4" w:space="1" w:color="auto"/>
      </w:pBdr>
      <w:spacing w:after="600" w:line="240" w:lineRule="auto"/>
    </w:pPr>
    <w:rPr>
      <w:b/>
      <w:bCs/>
      <w:sz w:val="28"/>
    </w:rPr>
  </w:style>
  <w:style w:type="paragraph" w:styleId="Koptekst">
    <w:name w:val="header"/>
    <w:aliases w:val="tussenkop"/>
    <w:basedOn w:val="Standaard"/>
    <w:link w:val="KoptekstChar"/>
    <w:rsid w:val="00D61624"/>
    <w:pPr>
      <w:tabs>
        <w:tab w:val="center" w:pos="4320"/>
        <w:tab w:val="right" w:pos="8640"/>
      </w:tabs>
      <w:ind w:left="-57"/>
    </w:pPr>
    <w:rPr>
      <w:sz w:val="14"/>
    </w:rPr>
  </w:style>
  <w:style w:type="character" w:customStyle="1" w:styleId="KoptekstChar">
    <w:name w:val="Koptekst Char"/>
    <w:aliases w:val="tussenkop Char"/>
    <w:link w:val="Koptekst"/>
    <w:semiHidden/>
    <w:rsid w:val="00EC7CEC"/>
    <w:rPr>
      <w:rFonts w:ascii="Verdana" w:hAnsi="Verdana"/>
      <w:sz w:val="18"/>
      <w:szCs w:val="24"/>
    </w:rPr>
  </w:style>
  <w:style w:type="paragraph" w:styleId="Voettekst">
    <w:name w:val="footer"/>
    <w:basedOn w:val="Standaard"/>
    <w:link w:val="VoettekstChar"/>
    <w:uiPriority w:val="99"/>
    <w:rsid w:val="00D61624"/>
    <w:pPr>
      <w:pBdr>
        <w:top w:val="single" w:sz="4" w:space="1" w:color="auto"/>
      </w:pBdr>
      <w:tabs>
        <w:tab w:val="right" w:pos="8640"/>
      </w:tabs>
    </w:pPr>
    <w:rPr>
      <w:noProof/>
      <w:sz w:val="14"/>
    </w:rPr>
  </w:style>
  <w:style w:type="character" w:customStyle="1" w:styleId="VoettekstChar">
    <w:name w:val="Voettekst Char"/>
    <w:link w:val="Voettekst"/>
    <w:uiPriority w:val="99"/>
    <w:rsid w:val="00EC7CEC"/>
    <w:rPr>
      <w:rFonts w:ascii="Verdana" w:hAnsi="Verdana"/>
      <w:sz w:val="18"/>
      <w:szCs w:val="24"/>
    </w:rPr>
  </w:style>
  <w:style w:type="character" w:styleId="Paginanummer">
    <w:name w:val="page number"/>
    <w:uiPriority w:val="99"/>
    <w:semiHidden/>
    <w:rsid w:val="00D61624"/>
    <w:rPr>
      <w:rFonts w:cs="Times New Roman"/>
    </w:rPr>
  </w:style>
  <w:style w:type="character" w:styleId="GevolgdeHyperlink">
    <w:name w:val="FollowedHyperlink"/>
    <w:uiPriority w:val="99"/>
    <w:semiHidden/>
    <w:rsid w:val="00D61624"/>
    <w:rPr>
      <w:rFonts w:cs="Times New Roman"/>
      <w:color w:val="800080"/>
      <w:u w:val="single"/>
    </w:rPr>
  </w:style>
  <w:style w:type="paragraph" w:styleId="Ondertitel">
    <w:name w:val="Subtitle"/>
    <w:basedOn w:val="Standaard"/>
    <w:link w:val="OndertitelChar"/>
    <w:uiPriority w:val="99"/>
    <w:qFormat/>
    <w:rsid w:val="00D61624"/>
    <w:pPr>
      <w:shd w:val="solid" w:color="FFFFFF" w:fill="FFFFFF"/>
      <w:spacing w:after="60"/>
      <w:jc w:val="right"/>
      <w:outlineLvl w:val="1"/>
    </w:pPr>
    <w:rPr>
      <w:rFonts w:cs="Arial"/>
      <w:noProof/>
      <w:sz w:val="40"/>
    </w:rPr>
  </w:style>
  <w:style w:type="character" w:customStyle="1" w:styleId="OndertitelChar">
    <w:name w:val="Ondertitel Char"/>
    <w:link w:val="Ondertitel"/>
    <w:uiPriority w:val="11"/>
    <w:rsid w:val="00EC7CEC"/>
    <w:rPr>
      <w:rFonts w:ascii="Cambria" w:eastAsia="Times New Roman" w:hAnsi="Cambria" w:cs="Times New Roman"/>
      <w:sz w:val="24"/>
      <w:szCs w:val="24"/>
    </w:rPr>
  </w:style>
  <w:style w:type="paragraph" w:styleId="Titel">
    <w:name w:val="Title"/>
    <w:basedOn w:val="Standaard"/>
    <w:link w:val="TitelChar"/>
    <w:uiPriority w:val="99"/>
    <w:qFormat/>
    <w:rsid w:val="00D61624"/>
    <w:pPr>
      <w:shd w:val="solid" w:color="FFFFFF" w:fill="FFFFFF"/>
      <w:spacing w:after="60"/>
      <w:jc w:val="right"/>
      <w:outlineLvl w:val="0"/>
    </w:pPr>
    <w:rPr>
      <w:rFonts w:cs="Arial"/>
      <w:b/>
      <w:bCs/>
      <w:kern w:val="28"/>
      <w:sz w:val="40"/>
      <w:szCs w:val="32"/>
    </w:rPr>
  </w:style>
  <w:style w:type="character" w:customStyle="1" w:styleId="TitelChar">
    <w:name w:val="Titel Char"/>
    <w:link w:val="Titel"/>
    <w:uiPriority w:val="10"/>
    <w:rsid w:val="00EC7CEC"/>
    <w:rPr>
      <w:rFonts w:ascii="Cambria" w:eastAsia="Times New Roman" w:hAnsi="Cambria" w:cs="Times New Roman"/>
      <w:b/>
      <w:bCs/>
      <w:kern w:val="28"/>
      <w:sz w:val="32"/>
      <w:szCs w:val="32"/>
    </w:rPr>
  </w:style>
  <w:style w:type="paragraph" w:customStyle="1" w:styleId="Referentie">
    <w:name w:val="Referentie"/>
    <w:basedOn w:val="Standaard"/>
    <w:uiPriority w:val="99"/>
    <w:rsid w:val="00D61624"/>
    <w:pPr>
      <w:framePr w:hSpace="142" w:wrap="notBeside" w:hAnchor="text" w:xAlign="right" w:yAlign="bottom" w:anchorLock="1"/>
      <w:spacing w:before="60" w:after="60"/>
    </w:pPr>
  </w:style>
  <w:style w:type="paragraph" w:customStyle="1" w:styleId="Referentie2">
    <w:name w:val="Referentie 2"/>
    <w:basedOn w:val="Standaard"/>
    <w:uiPriority w:val="99"/>
    <w:rsid w:val="00D61624"/>
    <w:pPr>
      <w:framePr w:hSpace="142" w:wrap="notBeside" w:hAnchor="text" w:xAlign="right" w:yAlign="bottom" w:anchorLock="1"/>
      <w:spacing w:before="60" w:after="60"/>
    </w:pPr>
  </w:style>
  <w:style w:type="paragraph" w:styleId="Plattetekstinspringen">
    <w:name w:val="Body Text Indent"/>
    <w:basedOn w:val="Standaard"/>
    <w:link w:val="PlattetekstinspringenChar"/>
    <w:uiPriority w:val="99"/>
    <w:semiHidden/>
    <w:rsid w:val="00D61624"/>
  </w:style>
  <w:style w:type="character" w:customStyle="1" w:styleId="PlattetekstinspringenChar">
    <w:name w:val="Platte tekst inspringen Char"/>
    <w:link w:val="Plattetekstinspringen"/>
    <w:uiPriority w:val="99"/>
    <w:semiHidden/>
    <w:rsid w:val="00EC7CEC"/>
    <w:rPr>
      <w:rFonts w:ascii="Verdana" w:hAnsi="Verdana"/>
      <w:sz w:val="18"/>
      <w:szCs w:val="24"/>
    </w:rPr>
  </w:style>
  <w:style w:type="paragraph" w:customStyle="1" w:styleId="Nummering">
    <w:name w:val="Nummering"/>
    <w:basedOn w:val="Standaard"/>
    <w:uiPriority w:val="99"/>
    <w:rsid w:val="00D61624"/>
    <w:pPr>
      <w:numPr>
        <w:numId w:val="3"/>
      </w:numPr>
    </w:pPr>
  </w:style>
  <w:style w:type="paragraph" w:styleId="Lijstnummering">
    <w:name w:val="List Number"/>
    <w:basedOn w:val="Standaard"/>
    <w:uiPriority w:val="99"/>
    <w:semiHidden/>
    <w:rsid w:val="00D61624"/>
    <w:pPr>
      <w:numPr>
        <w:numId w:val="1"/>
      </w:numPr>
    </w:pPr>
  </w:style>
  <w:style w:type="paragraph" w:customStyle="1" w:styleId="Opsomming">
    <w:name w:val="Opsomming"/>
    <w:basedOn w:val="Nummering"/>
    <w:uiPriority w:val="99"/>
    <w:rsid w:val="00D61624"/>
    <w:pPr>
      <w:numPr>
        <w:numId w:val="2"/>
      </w:numPr>
    </w:pPr>
  </w:style>
  <w:style w:type="paragraph" w:customStyle="1" w:styleId="Inleiding">
    <w:name w:val="Inleiding"/>
    <w:basedOn w:val="Standaard"/>
    <w:next w:val="Standaard"/>
    <w:uiPriority w:val="99"/>
    <w:rsid w:val="00D61624"/>
    <w:rPr>
      <w:b/>
      <w:bCs/>
    </w:rPr>
  </w:style>
  <w:style w:type="paragraph" w:styleId="Voetnoottekst">
    <w:name w:val="footnote text"/>
    <w:basedOn w:val="Standaard"/>
    <w:link w:val="VoetnoottekstChar"/>
    <w:uiPriority w:val="99"/>
    <w:semiHidden/>
    <w:rsid w:val="00D61624"/>
    <w:rPr>
      <w:i/>
      <w:iCs/>
      <w:szCs w:val="20"/>
    </w:rPr>
  </w:style>
  <w:style w:type="character" w:customStyle="1" w:styleId="VoetnoottekstChar">
    <w:name w:val="Voetnoottekst Char"/>
    <w:link w:val="Voetnoottekst"/>
    <w:uiPriority w:val="99"/>
    <w:semiHidden/>
    <w:rsid w:val="00EC7CEC"/>
    <w:rPr>
      <w:rFonts w:ascii="Verdana" w:hAnsi="Verdana"/>
      <w:sz w:val="20"/>
      <w:szCs w:val="20"/>
    </w:rPr>
  </w:style>
  <w:style w:type="character" w:styleId="Voetnootmarkering">
    <w:name w:val="footnote reference"/>
    <w:uiPriority w:val="99"/>
    <w:semiHidden/>
    <w:rsid w:val="00D61624"/>
    <w:rPr>
      <w:rFonts w:cs="Times New Roman"/>
      <w:vertAlign w:val="superscript"/>
    </w:rPr>
  </w:style>
  <w:style w:type="paragraph" w:styleId="Eindnoottekst">
    <w:name w:val="endnote text"/>
    <w:basedOn w:val="Standaard"/>
    <w:link w:val="EindnoottekstChar"/>
    <w:uiPriority w:val="99"/>
    <w:semiHidden/>
    <w:rsid w:val="00D61624"/>
    <w:rPr>
      <w:i/>
      <w:iCs/>
      <w:szCs w:val="20"/>
    </w:rPr>
  </w:style>
  <w:style w:type="character" w:customStyle="1" w:styleId="EindnoottekstChar">
    <w:name w:val="Eindnoottekst Char"/>
    <w:link w:val="Eindnoottekst"/>
    <w:uiPriority w:val="99"/>
    <w:semiHidden/>
    <w:rsid w:val="00EC7CEC"/>
    <w:rPr>
      <w:rFonts w:ascii="Verdana" w:hAnsi="Verdana"/>
      <w:sz w:val="20"/>
      <w:szCs w:val="20"/>
    </w:rPr>
  </w:style>
  <w:style w:type="character" w:styleId="Eindnootmarkering">
    <w:name w:val="endnote reference"/>
    <w:uiPriority w:val="99"/>
    <w:semiHidden/>
    <w:rsid w:val="00D61624"/>
    <w:rPr>
      <w:rFonts w:cs="Times New Roman"/>
      <w:vertAlign w:val="superscript"/>
    </w:rPr>
  </w:style>
  <w:style w:type="character" w:styleId="Verwijzingopmerking">
    <w:name w:val="annotation reference"/>
    <w:uiPriority w:val="99"/>
    <w:rsid w:val="00D61624"/>
    <w:rPr>
      <w:rFonts w:cs="Times New Roman"/>
      <w:sz w:val="16"/>
    </w:rPr>
  </w:style>
  <w:style w:type="paragraph" w:customStyle="1" w:styleId="Blanco">
    <w:name w:val="Blanco"/>
    <w:basedOn w:val="Nummering"/>
    <w:uiPriority w:val="99"/>
    <w:rsid w:val="00D61624"/>
    <w:rPr>
      <w:color w:val="FFFFFF"/>
    </w:rPr>
  </w:style>
  <w:style w:type="paragraph" w:styleId="Tekstopmerking">
    <w:name w:val="annotation text"/>
    <w:basedOn w:val="Standaard"/>
    <w:link w:val="TekstopmerkingChar"/>
    <w:uiPriority w:val="99"/>
    <w:rsid w:val="00D61624"/>
    <w:rPr>
      <w:sz w:val="20"/>
      <w:szCs w:val="20"/>
    </w:rPr>
  </w:style>
  <w:style w:type="character" w:customStyle="1" w:styleId="TekstopmerkingChar">
    <w:name w:val="Tekst opmerking Char"/>
    <w:link w:val="Tekstopmerking"/>
    <w:uiPriority w:val="99"/>
    <w:locked/>
    <w:rsid w:val="006638C9"/>
    <w:rPr>
      <w:rFonts w:ascii="Verdana" w:hAnsi="Verdana"/>
    </w:rPr>
  </w:style>
  <w:style w:type="paragraph" w:styleId="Tekstzonderopmaak">
    <w:name w:val="Plain Text"/>
    <w:basedOn w:val="Standaard"/>
    <w:link w:val="TekstzonderopmaakChar"/>
    <w:rsid w:val="00D61624"/>
    <w:pPr>
      <w:spacing w:line="240" w:lineRule="auto"/>
    </w:pPr>
    <w:rPr>
      <w:rFonts w:ascii="Courier New" w:hAnsi="Courier New" w:cs="Courier New"/>
      <w:i/>
      <w:iCs/>
      <w:color w:val="0000FF"/>
      <w:sz w:val="20"/>
      <w:szCs w:val="20"/>
    </w:rPr>
  </w:style>
  <w:style w:type="character" w:customStyle="1" w:styleId="TekstzonderopmaakChar">
    <w:name w:val="Tekst zonder opmaak Char"/>
    <w:link w:val="Tekstzonderopmaak"/>
    <w:uiPriority w:val="99"/>
    <w:semiHidden/>
    <w:rsid w:val="00EC7CEC"/>
    <w:rPr>
      <w:rFonts w:ascii="Courier New" w:hAnsi="Courier New" w:cs="Courier New"/>
      <w:sz w:val="20"/>
      <w:szCs w:val="20"/>
    </w:rPr>
  </w:style>
  <w:style w:type="paragraph" w:customStyle="1" w:styleId="CcList">
    <w:name w:val="Cc List"/>
    <w:basedOn w:val="Standaard"/>
    <w:uiPriority w:val="99"/>
    <w:rsid w:val="00D61624"/>
    <w:pPr>
      <w:spacing w:line="240" w:lineRule="auto"/>
    </w:pPr>
    <w:rPr>
      <w:rFonts w:ascii="Times New Roman" w:hAnsi="Times New Roman"/>
      <w:i/>
      <w:iCs/>
      <w:color w:val="0000FF"/>
      <w:sz w:val="20"/>
      <w:szCs w:val="20"/>
    </w:rPr>
  </w:style>
  <w:style w:type="paragraph" w:styleId="Plattetekst">
    <w:name w:val="Body Text"/>
    <w:basedOn w:val="Standaard"/>
    <w:link w:val="PlattetekstChar"/>
    <w:uiPriority w:val="1"/>
    <w:semiHidden/>
    <w:qFormat/>
    <w:rsid w:val="00D61624"/>
    <w:pPr>
      <w:spacing w:line="240" w:lineRule="auto"/>
    </w:pPr>
    <w:rPr>
      <w:i/>
      <w:iCs/>
      <w:color w:val="3366FF"/>
      <w:sz w:val="20"/>
      <w:szCs w:val="20"/>
    </w:rPr>
  </w:style>
  <w:style w:type="character" w:customStyle="1" w:styleId="PlattetekstChar">
    <w:name w:val="Platte tekst Char"/>
    <w:link w:val="Plattetekst"/>
    <w:uiPriority w:val="1"/>
    <w:semiHidden/>
    <w:rsid w:val="00EC7CEC"/>
    <w:rPr>
      <w:rFonts w:ascii="Verdana" w:hAnsi="Verdana"/>
      <w:sz w:val="18"/>
      <w:szCs w:val="24"/>
    </w:rPr>
  </w:style>
  <w:style w:type="paragraph" w:styleId="Plattetekstinspringen2">
    <w:name w:val="Body Text Indent 2"/>
    <w:basedOn w:val="Standaard"/>
    <w:link w:val="Plattetekstinspringen2Char"/>
    <w:uiPriority w:val="99"/>
    <w:semiHidden/>
    <w:rsid w:val="00D61624"/>
    <w:pPr>
      <w:spacing w:line="240" w:lineRule="auto"/>
      <w:ind w:left="851"/>
    </w:pPr>
    <w:rPr>
      <w:rFonts w:ascii="Times New Roman" w:hAnsi="Times New Roman"/>
      <w:i/>
      <w:iCs/>
      <w:color w:val="0000FF"/>
      <w:sz w:val="20"/>
      <w:szCs w:val="20"/>
    </w:rPr>
  </w:style>
  <w:style w:type="character" w:customStyle="1" w:styleId="Plattetekstinspringen2Char">
    <w:name w:val="Platte tekst inspringen 2 Char"/>
    <w:link w:val="Plattetekstinspringen2"/>
    <w:uiPriority w:val="99"/>
    <w:semiHidden/>
    <w:rsid w:val="00EC7CEC"/>
    <w:rPr>
      <w:rFonts w:ascii="Verdana" w:hAnsi="Verdana"/>
      <w:sz w:val="18"/>
      <w:szCs w:val="24"/>
    </w:rPr>
  </w:style>
  <w:style w:type="paragraph" w:customStyle="1" w:styleId="BlueComment">
    <w:name w:val="Blue Comment"/>
    <w:basedOn w:val="Standaard"/>
    <w:uiPriority w:val="99"/>
    <w:rsid w:val="00D61624"/>
    <w:pPr>
      <w:spacing w:line="240" w:lineRule="auto"/>
    </w:pPr>
    <w:rPr>
      <w:rFonts w:ascii="Times New Roman" w:hAnsi="Times New Roman"/>
      <w:i/>
      <w:color w:val="0000FF"/>
      <w:sz w:val="20"/>
      <w:szCs w:val="20"/>
    </w:rPr>
  </w:style>
  <w:style w:type="paragraph" w:styleId="Ballontekst">
    <w:name w:val="Balloon Text"/>
    <w:basedOn w:val="Standaard"/>
    <w:link w:val="BallontekstChar"/>
    <w:uiPriority w:val="99"/>
    <w:semiHidden/>
    <w:pPr>
      <w:spacing w:line="240" w:lineRule="auto"/>
    </w:pPr>
    <w:rPr>
      <w:rFonts w:ascii="Tahoma" w:hAnsi="Tahoma"/>
    </w:rPr>
  </w:style>
  <w:style w:type="character" w:customStyle="1" w:styleId="BallontekstChar">
    <w:name w:val="Ballontekst Char"/>
    <w:link w:val="Ballontekst"/>
    <w:uiPriority w:val="99"/>
    <w:semiHidden/>
    <w:locked/>
    <w:rPr>
      <w:rFonts w:ascii="Tahoma" w:hAnsi="Tahoma"/>
      <w:sz w:val="16"/>
    </w:rPr>
  </w:style>
  <w:style w:type="table" w:styleId="Tabelraster">
    <w:name w:val="Table Grid"/>
    <w:basedOn w:val="Standaardtab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character" w:styleId="Zwaar">
    <w:name w:val="Strong"/>
    <w:uiPriority w:val="99"/>
    <w:qFormat/>
    <w:rPr>
      <w:rFonts w:cs="Times New Roman"/>
      <w:b/>
    </w:rPr>
  </w:style>
  <w:style w:type="paragraph" w:customStyle="1" w:styleId="Kopjevet">
    <w:name w:val="Kopje (vet)"/>
    <w:basedOn w:val="Standaard"/>
    <w:next w:val="Standaard"/>
    <w:link w:val="KopjevetChar"/>
    <w:uiPriority w:val="99"/>
    <w:pPr>
      <w:keepNext/>
      <w:spacing w:before="300" w:after="120" w:line="240" w:lineRule="atLeast"/>
      <w:outlineLvl w:val="2"/>
    </w:pPr>
    <w:rPr>
      <w:b/>
      <w:sz w:val="20"/>
    </w:rPr>
  </w:style>
  <w:style w:type="character" w:customStyle="1" w:styleId="KopjevetChar">
    <w:name w:val="Kopje (vet) Char"/>
    <w:link w:val="Kopjevet"/>
    <w:uiPriority w:val="99"/>
    <w:locked/>
    <w:rPr>
      <w:rFonts w:ascii="Verdana" w:hAnsi="Verdana"/>
      <w:b/>
      <w:sz w:val="24"/>
      <w:lang w:val="nl-NL" w:eastAsia="nl-NL"/>
    </w:rPr>
  </w:style>
  <w:style w:type="paragraph" w:customStyle="1" w:styleId="Paragraaf">
    <w:name w:val="Paragraaf"/>
    <w:basedOn w:val="Standaard"/>
    <w:next w:val="Standaard"/>
    <w:uiPriority w:val="99"/>
    <w:pPr>
      <w:keepNext/>
      <w:spacing w:before="300" w:after="120" w:line="240" w:lineRule="atLeast"/>
      <w:outlineLvl w:val="1"/>
    </w:pPr>
    <w:rPr>
      <w:b/>
      <w:sz w:val="26"/>
    </w:rPr>
  </w:style>
  <w:style w:type="paragraph" w:customStyle="1" w:styleId="Hoofdstuk">
    <w:name w:val="Hoofdstuk"/>
    <w:basedOn w:val="Standaard"/>
    <w:next w:val="Standaard"/>
    <w:uiPriority w:val="99"/>
    <w:pPr>
      <w:keepNext/>
      <w:pageBreakBefore/>
      <w:spacing w:before="360" w:after="260" w:line="240" w:lineRule="atLeast"/>
      <w:outlineLvl w:val="0"/>
    </w:pPr>
    <w:rPr>
      <w:rFonts w:ascii="Trebuchet MS" w:hAnsi="Trebuchet MS"/>
      <w:b/>
      <w:sz w:val="36"/>
    </w:rPr>
  </w:style>
  <w:style w:type="character" w:styleId="Nadruk">
    <w:name w:val="Emphasis"/>
    <w:uiPriority w:val="99"/>
    <w:qFormat/>
    <w:rPr>
      <w:rFonts w:cs="Times New Roman"/>
      <w:i/>
    </w:rPr>
  </w:style>
  <w:style w:type="paragraph" w:styleId="Onderwerpvanopmerking">
    <w:name w:val="annotation subject"/>
    <w:basedOn w:val="Tekstopmerking"/>
    <w:next w:val="Tekstopmerking"/>
    <w:link w:val="OnderwerpvanopmerkingChar"/>
    <w:uiPriority w:val="99"/>
    <w:semiHidden/>
    <w:rPr>
      <w:b/>
      <w:bCs/>
    </w:rPr>
  </w:style>
  <w:style w:type="character" w:customStyle="1" w:styleId="OnderwerpvanopmerkingChar">
    <w:name w:val="Onderwerp van opmerking Char"/>
    <w:link w:val="Onderwerpvanopmerking"/>
    <w:uiPriority w:val="99"/>
    <w:semiHidden/>
    <w:rsid w:val="00EC7CEC"/>
    <w:rPr>
      <w:rFonts w:ascii="Verdana" w:hAnsi="Verdana"/>
      <w:b/>
      <w:bCs/>
      <w:sz w:val="20"/>
      <w:szCs w:val="20"/>
    </w:rPr>
  </w:style>
  <w:style w:type="paragraph" w:styleId="Normaalweb">
    <w:name w:val="Normal (Web)"/>
    <w:basedOn w:val="Standaard"/>
    <w:uiPriority w:val="99"/>
    <w:semiHidden/>
    <w:rsid w:val="00A36AC8"/>
    <w:rPr>
      <w:rFonts w:ascii="Times New Roman" w:hAnsi="Times New Roman"/>
      <w:sz w:val="24"/>
    </w:rPr>
  </w:style>
  <w:style w:type="paragraph" w:styleId="Revisie">
    <w:name w:val="Revision"/>
    <w:hidden/>
    <w:uiPriority w:val="99"/>
    <w:semiHidden/>
    <w:rsid w:val="006E256A"/>
    <w:rPr>
      <w:rFonts w:ascii="Verdana" w:hAnsi="Verdana"/>
      <w:sz w:val="18"/>
      <w:szCs w:val="24"/>
    </w:rPr>
  </w:style>
  <w:style w:type="paragraph" w:styleId="Lijstopsomteken">
    <w:name w:val="List Bullet"/>
    <w:basedOn w:val="Standaard"/>
    <w:uiPriority w:val="99"/>
    <w:rsid w:val="00252A72"/>
  </w:style>
  <w:style w:type="paragraph" w:customStyle="1" w:styleId="Appendix">
    <w:name w:val="Appendix"/>
    <w:basedOn w:val="Kop1"/>
    <w:next w:val="Standaard"/>
    <w:uiPriority w:val="99"/>
    <w:rsid w:val="00873E12"/>
    <w:pPr>
      <w:keepLines/>
      <w:numPr>
        <w:numId w:val="4"/>
      </w:numPr>
      <w:pBdr>
        <w:bottom w:val="none" w:sz="0" w:space="0" w:color="auto"/>
      </w:pBdr>
      <w:tabs>
        <w:tab w:val="num" w:pos="1276"/>
      </w:tabs>
      <w:spacing w:before="130" w:after="280" w:line="280" w:lineRule="atLeast"/>
      <w:ind w:left="0"/>
      <w:outlineLvl w:val="9"/>
    </w:pPr>
    <w:rPr>
      <w:rFonts w:ascii="Times New Roman" w:hAnsi="Times New Roman"/>
      <w:bCs w:val="0"/>
      <w:kern w:val="0"/>
      <w:szCs w:val="20"/>
      <w:lang w:eastAsia="en-US"/>
    </w:rPr>
  </w:style>
  <w:style w:type="paragraph" w:customStyle="1" w:styleId="Standaardtekst">
    <w:name w:val="Standaardtekst"/>
    <w:basedOn w:val="Standaard"/>
    <w:link w:val="StandaardtekstChar"/>
    <w:rsid w:val="00873E12"/>
    <w:pPr>
      <w:spacing w:line="240" w:lineRule="auto"/>
    </w:pPr>
    <w:rPr>
      <w:rFonts w:ascii="Times New Roman" w:hAnsi="Times New Roman"/>
      <w:sz w:val="24"/>
      <w:szCs w:val="20"/>
    </w:rPr>
  </w:style>
  <w:style w:type="character" w:customStyle="1" w:styleId="StandaardtekstChar">
    <w:name w:val="Standaardtekst Char"/>
    <w:link w:val="Standaardtekst"/>
    <w:locked/>
    <w:rsid w:val="00873E12"/>
    <w:rPr>
      <w:rFonts w:eastAsia="MS Mincho"/>
      <w:sz w:val="24"/>
      <w:lang w:val="nl-NL" w:eastAsia="nl-NL"/>
    </w:rPr>
  </w:style>
  <w:style w:type="character" w:customStyle="1" w:styleId="underline1">
    <w:name w:val="underline1"/>
    <w:uiPriority w:val="99"/>
    <w:rsid w:val="00873E12"/>
    <w:rPr>
      <w:u w:val="single"/>
    </w:rPr>
  </w:style>
  <w:style w:type="paragraph" w:customStyle="1" w:styleId="standaardAD">
    <w:name w:val="standaard AD"/>
    <w:basedOn w:val="Standaard"/>
    <w:link w:val="standaardADChar"/>
    <w:autoRedefine/>
    <w:uiPriority w:val="99"/>
    <w:rsid w:val="00080E3B"/>
    <w:pPr>
      <w:widowControl w:val="0"/>
      <w:tabs>
        <w:tab w:val="left" w:pos="6527"/>
        <w:tab w:val="left" w:pos="7482"/>
      </w:tabs>
      <w:adjustRightInd w:val="0"/>
      <w:spacing w:line="240" w:lineRule="auto"/>
      <w:ind w:left="21" w:right="-108" w:hanging="21"/>
      <w:textAlignment w:val="baseline"/>
    </w:pPr>
    <w:rPr>
      <w:szCs w:val="18"/>
    </w:rPr>
  </w:style>
  <w:style w:type="character" w:customStyle="1" w:styleId="standaardADChar">
    <w:name w:val="standaard AD Char"/>
    <w:link w:val="standaardAD"/>
    <w:uiPriority w:val="99"/>
    <w:locked/>
    <w:rsid w:val="00080E3B"/>
    <w:rPr>
      <w:rFonts w:ascii="Verdana" w:hAnsi="Verdana"/>
      <w:sz w:val="18"/>
    </w:rPr>
  </w:style>
  <w:style w:type="paragraph" w:customStyle="1" w:styleId="BijlageKop1">
    <w:name w:val="Bijlage Kop 1"/>
    <w:basedOn w:val="Kop1"/>
    <w:next w:val="Standaard"/>
    <w:link w:val="BijlageKop1Char"/>
    <w:uiPriority w:val="99"/>
    <w:rsid w:val="00AF3929"/>
    <w:pPr>
      <w:pBdr>
        <w:bottom w:val="none" w:sz="0" w:space="0" w:color="auto"/>
      </w:pBdr>
      <w:tabs>
        <w:tab w:val="left" w:pos="680"/>
      </w:tabs>
      <w:spacing w:before="240" w:after="60" w:line="240" w:lineRule="exact"/>
    </w:pPr>
    <w:rPr>
      <w:rFonts w:ascii="TheMixBold-Plain" w:hAnsi="TheMixBold-Plain"/>
      <w:bCs w:val="0"/>
      <w:caps/>
      <w:szCs w:val="28"/>
    </w:rPr>
  </w:style>
  <w:style w:type="character" w:customStyle="1" w:styleId="BijlageKop1Char">
    <w:name w:val="Bijlage Kop 1 Char"/>
    <w:link w:val="BijlageKop1"/>
    <w:uiPriority w:val="99"/>
    <w:locked/>
    <w:rsid w:val="00AF3929"/>
    <w:rPr>
      <w:rFonts w:ascii="TheMixBold-Plain" w:hAnsi="TheMixBold-Plain"/>
      <w:b/>
      <w:caps/>
      <w:color w:val="000000" w:themeColor="text1"/>
      <w:kern w:val="32"/>
      <w:sz w:val="24"/>
      <w:szCs w:val="28"/>
      <w:lang w:val="nl-BE"/>
    </w:rPr>
  </w:style>
  <w:style w:type="paragraph" w:customStyle="1" w:styleId="Standaardtekstparagraafl">
    <w:name w:val="Standaard tekst paragraafl"/>
    <w:basedOn w:val="Standaard"/>
    <w:link w:val="StandaardtekstparagraaflChar"/>
    <w:autoRedefine/>
    <w:uiPriority w:val="99"/>
    <w:rsid w:val="00C706EF"/>
    <w:pPr>
      <w:widowControl w:val="0"/>
      <w:adjustRightInd w:val="0"/>
      <w:spacing w:line="240" w:lineRule="auto"/>
      <w:textAlignment w:val="baseline"/>
    </w:pPr>
    <w:rPr>
      <w:szCs w:val="18"/>
    </w:rPr>
  </w:style>
  <w:style w:type="character" w:customStyle="1" w:styleId="StandaardtekstparagraaflChar">
    <w:name w:val="Standaard tekst paragraafl Char"/>
    <w:link w:val="Standaardtekstparagraafl"/>
    <w:uiPriority w:val="99"/>
    <w:locked/>
    <w:rsid w:val="00C706EF"/>
    <w:rPr>
      <w:rFonts w:ascii="Verdana" w:hAnsi="Verdana"/>
      <w:sz w:val="18"/>
      <w:lang w:val="nl-NL" w:eastAsia="nl-NL"/>
    </w:rPr>
  </w:style>
  <w:style w:type="paragraph" w:customStyle="1" w:styleId="bijlageformulier">
    <w:name w:val="bijlage formulier"/>
    <w:basedOn w:val="Standaard"/>
    <w:autoRedefine/>
    <w:rsid w:val="009255F9"/>
    <w:pPr>
      <w:widowControl w:val="0"/>
      <w:adjustRightInd w:val="0"/>
      <w:spacing w:line="240" w:lineRule="auto"/>
      <w:textAlignment w:val="baseline"/>
    </w:pPr>
    <w:rPr>
      <w:b/>
      <w:sz w:val="20"/>
      <w:szCs w:val="20"/>
    </w:rPr>
  </w:style>
  <w:style w:type="paragraph" w:customStyle="1" w:styleId="Algvoorw">
    <w:name w:val="Algvoorw"/>
    <w:basedOn w:val="Kop1"/>
    <w:uiPriority w:val="99"/>
    <w:rsid w:val="00D1557B"/>
    <w:pPr>
      <w:pageBreakBefore w:val="0"/>
      <w:numPr>
        <w:numId w:val="0"/>
      </w:numPr>
      <w:pBdr>
        <w:bottom w:val="none" w:sz="0" w:space="0" w:color="auto"/>
      </w:pBdr>
      <w:tabs>
        <w:tab w:val="left" w:pos="1800"/>
      </w:tabs>
      <w:spacing w:before="240" w:after="60"/>
      <w:outlineLvl w:val="9"/>
    </w:pPr>
    <w:rPr>
      <w:kern w:val="28"/>
      <w:sz w:val="20"/>
      <w:szCs w:val="20"/>
    </w:rPr>
  </w:style>
  <w:style w:type="character" w:customStyle="1" w:styleId="OpmaakprofielUnivers10pt">
    <w:name w:val="Opmaakprofiel Univers 10 pt"/>
    <w:rsid w:val="00AC44D3"/>
    <w:rPr>
      <w:rFonts w:ascii="Univers" w:hAnsi="Univers"/>
      <w:sz w:val="20"/>
    </w:rPr>
  </w:style>
  <w:style w:type="paragraph" w:customStyle="1" w:styleId="OpmaakprofielKop3Eersteregel127cm">
    <w:name w:val="Opmaakprofiel Kop 3 + Eerste regel:  1.27 cm"/>
    <w:basedOn w:val="Kop3"/>
    <w:autoRedefine/>
    <w:uiPriority w:val="99"/>
    <w:rsid w:val="00BD38D5"/>
    <w:pPr>
      <w:numPr>
        <w:numId w:val="5"/>
      </w:numPr>
      <w:tabs>
        <w:tab w:val="clear" w:pos="851"/>
        <w:tab w:val="num" w:pos="2160"/>
      </w:tabs>
    </w:pPr>
    <w:rPr>
      <w:rFonts w:ascii="Arial" w:hAnsi="Arial" w:cs="Times New Roman"/>
      <w:iCs/>
      <w:sz w:val="24"/>
      <w:szCs w:val="20"/>
    </w:rPr>
  </w:style>
  <w:style w:type="paragraph" w:styleId="Lijstopsomteken2">
    <w:name w:val="List Bullet 2"/>
    <w:basedOn w:val="Standaard"/>
    <w:uiPriority w:val="99"/>
    <w:rsid w:val="001B12D0"/>
    <w:pPr>
      <w:numPr>
        <w:numId w:val="6"/>
      </w:numPr>
    </w:pPr>
  </w:style>
  <w:style w:type="paragraph" w:styleId="Plattetekst2">
    <w:name w:val="Body Text 2"/>
    <w:basedOn w:val="Standaard"/>
    <w:link w:val="Plattetekst2Char"/>
    <w:uiPriority w:val="99"/>
    <w:rsid w:val="00A04ABC"/>
    <w:pPr>
      <w:spacing w:after="120" w:line="480" w:lineRule="auto"/>
    </w:pPr>
    <w:rPr>
      <w:rFonts w:cs="Verdana"/>
      <w:sz w:val="17"/>
      <w:szCs w:val="17"/>
    </w:rPr>
  </w:style>
  <w:style w:type="character" w:customStyle="1" w:styleId="Plattetekst2Char">
    <w:name w:val="Platte tekst 2 Char"/>
    <w:link w:val="Plattetekst2"/>
    <w:uiPriority w:val="99"/>
    <w:semiHidden/>
    <w:rsid w:val="00EC7CEC"/>
    <w:rPr>
      <w:rFonts w:ascii="Verdana" w:hAnsi="Verdana"/>
      <w:sz w:val="18"/>
      <w:szCs w:val="24"/>
    </w:rPr>
  </w:style>
  <w:style w:type="paragraph" w:styleId="Index1">
    <w:name w:val="index 1"/>
    <w:basedOn w:val="Standaard"/>
    <w:next w:val="Standaard"/>
    <w:autoRedefine/>
    <w:uiPriority w:val="99"/>
    <w:semiHidden/>
    <w:rsid w:val="00A04ABC"/>
    <w:pPr>
      <w:spacing w:line="240" w:lineRule="auto"/>
      <w:ind w:left="200" w:hanging="200"/>
    </w:pPr>
    <w:rPr>
      <w:rFonts w:ascii="Times New Roman" w:hAnsi="Times New Roman"/>
      <w:sz w:val="20"/>
      <w:szCs w:val="20"/>
    </w:rPr>
  </w:style>
  <w:style w:type="character" w:customStyle="1" w:styleId="CharChar1">
    <w:name w:val="Char Char1"/>
    <w:uiPriority w:val="99"/>
    <w:rsid w:val="005B06EF"/>
    <w:rPr>
      <w:rFonts w:ascii="Arial" w:hAnsi="Arial"/>
      <w:b/>
      <w:color w:val="000000"/>
      <w:lang w:val="nl-NL" w:eastAsia="nl-NL"/>
    </w:rPr>
  </w:style>
  <w:style w:type="paragraph" w:customStyle="1" w:styleId="bronvermelding">
    <w:name w:val="bronvermelding"/>
    <w:basedOn w:val="Standaard"/>
    <w:rsid w:val="005B06EF"/>
    <w:pPr>
      <w:widowControl w:val="0"/>
      <w:tabs>
        <w:tab w:val="right" w:pos="9360"/>
      </w:tabs>
      <w:suppressAutoHyphens/>
      <w:spacing w:line="240" w:lineRule="auto"/>
    </w:pPr>
    <w:rPr>
      <w:rFonts w:ascii="CG Times" w:hAnsi="CG Times"/>
      <w:sz w:val="20"/>
      <w:szCs w:val="20"/>
      <w:lang w:val="en-US"/>
    </w:rPr>
  </w:style>
  <w:style w:type="paragraph" w:customStyle="1" w:styleId="Bloktekst1">
    <w:name w:val="Bloktekst1"/>
    <w:basedOn w:val="Standaard"/>
    <w:uiPriority w:val="99"/>
    <w:rsid w:val="00B9159C"/>
    <w:pPr>
      <w:tabs>
        <w:tab w:val="left" w:pos="-1440"/>
        <w:tab w:val="left" w:pos="-720"/>
        <w:tab w:val="left" w:pos="0"/>
        <w:tab w:val="left" w:pos="720"/>
        <w:tab w:val="left" w:pos="1440"/>
        <w:tab w:val="left" w:pos="1782"/>
        <w:tab w:val="left" w:pos="2160"/>
      </w:tabs>
      <w:overflowPunct w:val="0"/>
      <w:autoSpaceDE w:val="0"/>
      <w:autoSpaceDN w:val="0"/>
      <w:adjustRightInd w:val="0"/>
      <w:spacing w:line="240" w:lineRule="auto"/>
      <w:ind w:left="2160" w:right="-142" w:hanging="2160"/>
      <w:textAlignment w:val="baseline"/>
    </w:pPr>
    <w:rPr>
      <w:rFonts w:ascii="Arial" w:hAnsi="Arial"/>
      <w:sz w:val="20"/>
      <w:szCs w:val="20"/>
    </w:rPr>
  </w:style>
  <w:style w:type="paragraph" w:customStyle="1" w:styleId="Default">
    <w:name w:val="Default"/>
    <w:rsid w:val="00176E46"/>
    <w:pPr>
      <w:autoSpaceDE w:val="0"/>
      <w:autoSpaceDN w:val="0"/>
      <w:adjustRightInd w:val="0"/>
    </w:pPr>
    <w:rPr>
      <w:rFonts w:ascii="Verdana" w:hAnsi="Verdana" w:cs="Verdana"/>
      <w:color w:val="000000"/>
      <w:sz w:val="24"/>
      <w:szCs w:val="24"/>
    </w:rPr>
  </w:style>
  <w:style w:type="paragraph" w:customStyle="1" w:styleId="Formattitelvoorblad">
    <w:name w:val="Format_titel_voorblad"/>
    <w:basedOn w:val="Default"/>
    <w:next w:val="Default"/>
    <w:uiPriority w:val="99"/>
    <w:rsid w:val="00176E46"/>
    <w:rPr>
      <w:rFonts w:cs="Times New Roman"/>
      <w:color w:val="auto"/>
    </w:rPr>
  </w:style>
  <w:style w:type="paragraph" w:styleId="Geenafstand">
    <w:name w:val="No Spacing"/>
    <w:uiPriority w:val="99"/>
    <w:qFormat/>
    <w:rsid w:val="00A14BEC"/>
    <w:rPr>
      <w:rFonts w:ascii="Calibri" w:hAnsi="Calibri"/>
      <w:sz w:val="22"/>
      <w:szCs w:val="22"/>
      <w:lang w:eastAsia="en-US"/>
    </w:rPr>
  </w:style>
  <w:style w:type="table" w:customStyle="1" w:styleId="TableGrid1">
    <w:name w:val="TableGrid1"/>
    <w:uiPriority w:val="99"/>
    <w:rsid w:val="005E36A0"/>
    <w:rPr>
      <w:rFonts w:ascii="Calibri" w:hAnsi="Calibri"/>
      <w:sz w:val="22"/>
      <w:szCs w:val="22"/>
    </w:rPr>
    <w:tblPr>
      <w:tblCellMar>
        <w:top w:w="0" w:type="dxa"/>
        <w:left w:w="0" w:type="dxa"/>
        <w:bottom w:w="0" w:type="dxa"/>
        <w:right w:w="0" w:type="dxa"/>
      </w:tblCellMar>
    </w:tblPr>
  </w:style>
  <w:style w:type="table" w:customStyle="1" w:styleId="TableGrid">
    <w:name w:val="TableGrid"/>
    <w:uiPriority w:val="99"/>
    <w:rsid w:val="00A06B5D"/>
    <w:rPr>
      <w:rFonts w:ascii="Calibri" w:hAnsi="Calibri"/>
      <w:sz w:val="22"/>
      <w:szCs w:val="22"/>
    </w:rPr>
    <w:tblPr>
      <w:tblCellMar>
        <w:top w:w="0" w:type="dxa"/>
        <w:left w:w="0" w:type="dxa"/>
        <w:bottom w:w="0" w:type="dxa"/>
        <w:right w:w="0" w:type="dxa"/>
      </w:tblCellMar>
    </w:tblPr>
  </w:style>
  <w:style w:type="paragraph" w:styleId="Lijstalinea">
    <w:name w:val="List Paragraph"/>
    <w:aliases w:val="-_BOMW"/>
    <w:basedOn w:val="Standaard"/>
    <w:link w:val="LijstalineaChar"/>
    <w:uiPriority w:val="34"/>
    <w:qFormat/>
    <w:rsid w:val="00EA30DD"/>
    <w:pPr>
      <w:numPr>
        <w:numId w:val="13"/>
      </w:numPr>
    </w:pPr>
  </w:style>
  <w:style w:type="character" w:customStyle="1" w:styleId="Kop3Char">
    <w:name w:val="Kop 3 Char"/>
    <w:link w:val="Kop3"/>
    <w:locked/>
    <w:rsid w:val="0042053A"/>
    <w:rPr>
      <w:rFonts w:ascii="Verdana" w:hAnsi="Verdana" w:cs="Arial"/>
      <w:b/>
      <w:bCs/>
      <w:color w:val="000000" w:themeColor="text1"/>
      <w:sz w:val="16"/>
      <w:szCs w:val="16"/>
      <w:lang w:val="nl-BE"/>
    </w:rPr>
  </w:style>
  <w:style w:type="table" w:customStyle="1" w:styleId="GridTable4-Accent11">
    <w:name w:val="Grid Table 4 - Accent 11"/>
    <w:basedOn w:val="Standaardtabel"/>
    <w:uiPriority w:val="49"/>
    <w:rsid w:val="002C22F4"/>
    <w:rPr>
      <w:rFonts w:eastAsia="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harChar10">
    <w:name w:val="Char Char1"/>
    <w:basedOn w:val="Standaardalinea-lettertype"/>
    <w:rsid w:val="00B80560"/>
    <w:rPr>
      <w:rFonts w:ascii="Arial" w:hAnsi="Arial" w:cs="Arial"/>
      <w:b/>
      <w:bCs/>
      <w:color w:val="000000"/>
      <w:lang w:val="nl-NL" w:eastAsia="nl-NL" w:bidi="ar-SA"/>
    </w:rPr>
  </w:style>
  <w:style w:type="character" w:customStyle="1" w:styleId="LijstalineaChar">
    <w:name w:val="Lijstalinea Char"/>
    <w:aliases w:val="-_BOMW Char"/>
    <w:basedOn w:val="Standaardalinea-lettertype"/>
    <w:link w:val="Lijstalinea"/>
    <w:uiPriority w:val="34"/>
    <w:locked/>
    <w:rsid w:val="00EA30DD"/>
    <w:rPr>
      <w:rFonts w:ascii="Verdana" w:hAnsi="Verdana"/>
      <w:color w:val="000000" w:themeColor="text1"/>
      <w:sz w:val="16"/>
      <w:szCs w:val="16"/>
      <w:lang w:val="nl-BE"/>
    </w:rPr>
  </w:style>
  <w:style w:type="character" w:styleId="Titelvanboek">
    <w:name w:val="Book Title"/>
    <w:basedOn w:val="Standaardalinea-lettertype"/>
    <w:uiPriority w:val="33"/>
    <w:qFormat/>
    <w:rsid w:val="00FE1E5D"/>
    <w:rPr>
      <w:iCs/>
      <w:spacing w:val="0"/>
    </w:rPr>
  </w:style>
  <w:style w:type="character" w:styleId="Intensieveverwijzing">
    <w:name w:val="Intense Reference"/>
    <w:aliases w:val="Kop tabel"/>
    <w:basedOn w:val="Standaardalinea-lettertype"/>
    <w:uiPriority w:val="32"/>
    <w:qFormat/>
    <w:rsid w:val="001F61F4"/>
    <w:rPr>
      <w:rFonts w:eastAsiaTheme="minorHAnsi" w:cstheme="minorBidi"/>
      <w:b/>
      <w:color w:val="FFFFFF" w:themeColor="background1"/>
      <w:lang w:eastAsia="en-US"/>
    </w:rPr>
  </w:style>
  <w:style w:type="paragraph" w:customStyle="1" w:styleId="Documenttitel">
    <w:name w:val="Documenttitel"/>
    <w:basedOn w:val="Standaard"/>
    <w:link w:val="DocumenttitelChar"/>
    <w:qFormat/>
    <w:rsid w:val="00FE1E5D"/>
    <w:rPr>
      <w:b/>
      <w:sz w:val="28"/>
      <w:szCs w:val="24"/>
    </w:rPr>
  </w:style>
  <w:style w:type="paragraph" w:customStyle="1" w:styleId="Voorwoord">
    <w:name w:val="Voorwoord"/>
    <w:basedOn w:val="Standaard"/>
    <w:link w:val="VoorwoordChar1"/>
    <w:qFormat/>
    <w:rsid w:val="00FE1E5D"/>
    <w:pPr>
      <w:pBdr>
        <w:bottom w:val="single" w:sz="4" w:space="1" w:color="auto"/>
      </w:pBdr>
      <w:spacing w:after="240"/>
    </w:pPr>
    <w:rPr>
      <w:b/>
      <w:sz w:val="24"/>
    </w:rPr>
  </w:style>
  <w:style w:type="character" w:customStyle="1" w:styleId="DocumenttitelChar">
    <w:name w:val="Documenttitel Char"/>
    <w:basedOn w:val="Standaardalinea-lettertype"/>
    <w:link w:val="Documenttitel"/>
    <w:rsid w:val="00FE1E5D"/>
    <w:rPr>
      <w:rFonts w:ascii="Verdana" w:hAnsi="Verdana"/>
      <w:b/>
      <w:color w:val="000000" w:themeColor="text1"/>
      <w:sz w:val="28"/>
      <w:szCs w:val="24"/>
      <w:lang w:val="nl-BE"/>
    </w:rPr>
  </w:style>
  <w:style w:type="character" w:styleId="Subtieleverwijzing">
    <w:name w:val="Subtle Reference"/>
    <w:basedOn w:val="Standaardalinea-lettertype"/>
    <w:uiPriority w:val="31"/>
    <w:qFormat/>
    <w:rsid w:val="00B83EAF"/>
    <w:rPr>
      <w:smallCaps/>
      <w:color w:val="5A5A5A" w:themeColor="text1" w:themeTint="A5"/>
    </w:rPr>
  </w:style>
  <w:style w:type="character" w:customStyle="1" w:styleId="VoorwoordChar1">
    <w:name w:val="Voorwoord Char1"/>
    <w:basedOn w:val="Standaardalinea-lettertype"/>
    <w:link w:val="Voorwoord"/>
    <w:rsid w:val="00FE1E5D"/>
    <w:rPr>
      <w:rFonts w:ascii="Verdana" w:hAnsi="Verdana"/>
      <w:b/>
      <w:color w:val="000000" w:themeColor="text1"/>
      <w:sz w:val="24"/>
      <w:szCs w:val="16"/>
      <w:lang w:val="nl-BE"/>
    </w:rPr>
  </w:style>
  <w:style w:type="paragraph" w:customStyle="1" w:styleId="msonormal0">
    <w:name w:val="msonormal"/>
    <w:basedOn w:val="Standaard"/>
    <w:rsid w:val="00BB1577"/>
    <w:pPr>
      <w:spacing w:before="100" w:beforeAutospacing="1" w:after="100" w:afterAutospacing="1" w:line="240" w:lineRule="auto"/>
      <w:jc w:val="left"/>
    </w:pPr>
    <w:rPr>
      <w:rFonts w:ascii="Times New Roman" w:eastAsia="Times New Roman" w:hAnsi="Times New Roman"/>
      <w:color w:val="auto"/>
      <w:sz w:val="24"/>
      <w:szCs w:val="24"/>
      <w:lang w:val="nl-NL"/>
    </w:rPr>
  </w:style>
  <w:style w:type="paragraph" w:customStyle="1" w:styleId="TableParagraph">
    <w:name w:val="Table Paragraph"/>
    <w:basedOn w:val="Standaard"/>
    <w:uiPriority w:val="1"/>
    <w:qFormat/>
    <w:rsid w:val="00BB1577"/>
    <w:pPr>
      <w:widowControl w:val="0"/>
      <w:autoSpaceDE w:val="0"/>
      <w:autoSpaceDN w:val="0"/>
      <w:spacing w:line="240" w:lineRule="auto"/>
      <w:jc w:val="left"/>
    </w:pPr>
    <w:rPr>
      <w:rFonts w:ascii="Arial" w:eastAsia="Arial" w:hAnsi="Arial" w:cs="Arial"/>
      <w:color w:val="auto"/>
      <w:sz w:val="22"/>
      <w:szCs w:val="22"/>
      <w:lang w:val="nl-NL" w:bidi="nl-NL"/>
    </w:rPr>
  </w:style>
  <w:style w:type="table" w:customStyle="1" w:styleId="TableNormal1">
    <w:name w:val="Table Normal1"/>
    <w:uiPriority w:val="2"/>
    <w:semiHidden/>
    <w:qFormat/>
    <w:rsid w:val="00BB1577"/>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10">
    <w:name w:val="Table Normal1"/>
    <w:uiPriority w:val="2"/>
    <w:semiHidden/>
    <w:unhideWhenUsed/>
    <w:qFormat/>
    <w:rsid w:val="000E7B4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3B1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3B1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Inleid">
    <w:name w:val="Inleid"/>
    <w:basedOn w:val="Voorwoord"/>
    <w:link w:val="InleidChar"/>
    <w:qFormat/>
    <w:rsid w:val="00342FE3"/>
  </w:style>
  <w:style w:type="paragraph" w:customStyle="1" w:styleId="Begrippenlijstkop">
    <w:name w:val="Begrippenlijst kop"/>
    <w:basedOn w:val="Kop4"/>
    <w:link w:val="BegrippenlijstkopChar"/>
    <w:qFormat/>
    <w:rsid w:val="00D95DCC"/>
  </w:style>
  <w:style w:type="character" w:customStyle="1" w:styleId="InleidChar">
    <w:name w:val="Inleid Char"/>
    <w:basedOn w:val="VoorwoordChar1"/>
    <w:link w:val="Inleid"/>
    <w:rsid w:val="00342FE3"/>
    <w:rPr>
      <w:rFonts w:ascii="Verdana" w:hAnsi="Verdana"/>
      <w:b/>
      <w:color w:val="000000" w:themeColor="text1"/>
      <w:sz w:val="24"/>
      <w:szCs w:val="16"/>
      <w:lang w:val="nl-BE"/>
    </w:rPr>
  </w:style>
  <w:style w:type="paragraph" w:customStyle="1" w:styleId="Inhoudsop">
    <w:name w:val="Inhoudsop"/>
    <w:basedOn w:val="Voorwoord"/>
    <w:link w:val="InhoudsopChar"/>
    <w:qFormat/>
    <w:rsid w:val="00342FE3"/>
  </w:style>
  <w:style w:type="character" w:customStyle="1" w:styleId="BegrippenlijstkopChar">
    <w:name w:val="Begrippenlijst kop Char"/>
    <w:basedOn w:val="VoorwoordChar1"/>
    <w:link w:val="Begrippenlijstkop"/>
    <w:rsid w:val="00D95DCC"/>
    <w:rPr>
      <w:rFonts w:ascii="Verdana" w:hAnsi="Verdana"/>
      <w:b/>
      <w:bCs/>
      <w:color w:val="000000" w:themeColor="text1"/>
      <w:sz w:val="16"/>
      <w:szCs w:val="28"/>
      <w:lang w:val="nl-BE"/>
    </w:rPr>
  </w:style>
  <w:style w:type="character" w:customStyle="1" w:styleId="InhoudsopChar">
    <w:name w:val="Inhoudsop Char"/>
    <w:basedOn w:val="VoorwoordChar1"/>
    <w:link w:val="Inhoudsop"/>
    <w:rsid w:val="00342FE3"/>
    <w:rPr>
      <w:rFonts w:ascii="Verdana" w:hAnsi="Verdana"/>
      <w:b/>
      <w:color w:val="000000" w:themeColor="text1"/>
      <w:sz w:val="24"/>
      <w:szCs w:val="16"/>
      <w:lang w:val="nl-BE"/>
    </w:rPr>
  </w:style>
  <w:style w:type="table" w:styleId="Rastertabel4-Accent1">
    <w:name w:val="Grid Table 4 Accent 1"/>
    <w:basedOn w:val="Standaardtabel"/>
    <w:uiPriority w:val="49"/>
    <w:rsid w:val="005E18E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Normal4">
    <w:name w:val="Table Normal4"/>
    <w:uiPriority w:val="2"/>
    <w:semiHidden/>
    <w:unhideWhenUsed/>
    <w:qFormat/>
    <w:rsid w:val="003D7E0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Kop5Bijlage">
    <w:name w:val="Kop 5 Bijlage"/>
    <w:basedOn w:val="Kop4"/>
    <w:link w:val="Kop5BijlageChar"/>
    <w:qFormat/>
    <w:rsid w:val="002715D8"/>
    <w:rPr>
      <w:sz w:val="24"/>
      <w:szCs w:val="24"/>
    </w:rPr>
  </w:style>
  <w:style w:type="paragraph" w:customStyle="1" w:styleId="Kop6Bijlage">
    <w:name w:val="Kop 6 Bijlage"/>
    <w:basedOn w:val="Lijstalinea"/>
    <w:link w:val="Kop6BijlageChar"/>
    <w:qFormat/>
    <w:rsid w:val="009C19ED"/>
    <w:pPr>
      <w:numPr>
        <w:numId w:val="56"/>
      </w:numPr>
      <w:spacing w:before="240" w:after="120"/>
      <w:ind w:left="714" w:hanging="714"/>
    </w:pPr>
    <w:rPr>
      <w:b/>
      <w:sz w:val="20"/>
      <w:szCs w:val="20"/>
    </w:rPr>
  </w:style>
  <w:style w:type="character" w:customStyle="1" w:styleId="Kop5BijlageChar">
    <w:name w:val="Kop 5 Bijlage Char"/>
    <w:basedOn w:val="Kop4Char"/>
    <w:link w:val="Kop5Bijlage"/>
    <w:rsid w:val="002715D8"/>
    <w:rPr>
      <w:rFonts w:ascii="Verdana" w:hAnsi="Verdana"/>
      <w:b/>
      <w:bCs/>
      <w:color w:val="000000" w:themeColor="text1"/>
      <w:sz w:val="24"/>
      <w:szCs w:val="24"/>
      <w:lang w:val="nl-BE"/>
    </w:rPr>
  </w:style>
  <w:style w:type="character" w:customStyle="1" w:styleId="Kop6BijlageChar">
    <w:name w:val="Kop 6 Bijlage Char"/>
    <w:basedOn w:val="LijstalineaChar"/>
    <w:link w:val="Kop6Bijlage"/>
    <w:rsid w:val="009C19ED"/>
    <w:rPr>
      <w:rFonts w:ascii="Verdana" w:hAnsi="Verdana"/>
      <w:b/>
      <w:color w:val="000000" w:themeColor="text1"/>
      <w:sz w:val="16"/>
      <w:szCs w:val="16"/>
      <w:lang w:val="nl-BE"/>
    </w:rPr>
  </w:style>
  <w:style w:type="table" w:styleId="Tabelrasterlicht">
    <w:name w:val="Grid Table Light"/>
    <w:basedOn w:val="Standaardtabel"/>
    <w:uiPriority w:val="40"/>
    <w:rsid w:val="001842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Onopgelostemelding">
    <w:name w:val="Unresolved Mention"/>
    <w:basedOn w:val="Standaardalinea-lettertype"/>
    <w:uiPriority w:val="99"/>
    <w:semiHidden/>
    <w:unhideWhenUsed/>
    <w:rsid w:val="00D57E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6511">
      <w:bodyDiv w:val="1"/>
      <w:marLeft w:val="0"/>
      <w:marRight w:val="0"/>
      <w:marTop w:val="0"/>
      <w:marBottom w:val="0"/>
      <w:divBdr>
        <w:top w:val="none" w:sz="0" w:space="0" w:color="auto"/>
        <w:left w:val="none" w:sz="0" w:space="0" w:color="auto"/>
        <w:bottom w:val="none" w:sz="0" w:space="0" w:color="auto"/>
        <w:right w:val="none" w:sz="0" w:space="0" w:color="auto"/>
      </w:divBdr>
    </w:div>
    <w:div w:id="74130054">
      <w:bodyDiv w:val="1"/>
      <w:marLeft w:val="0"/>
      <w:marRight w:val="0"/>
      <w:marTop w:val="0"/>
      <w:marBottom w:val="0"/>
      <w:divBdr>
        <w:top w:val="none" w:sz="0" w:space="0" w:color="auto"/>
        <w:left w:val="none" w:sz="0" w:space="0" w:color="auto"/>
        <w:bottom w:val="none" w:sz="0" w:space="0" w:color="auto"/>
        <w:right w:val="none" w:sz="0" w:space="0" w:color="auto"/>
      </w:divBdr>
    </w:div>
    <w:div w:id="251400218">
      <w:bodyDiv w:val="1"/>
      <w:marLeft w:val="0"/>
      <w:marRight w:val="0"/>
      <w:marTop w:val="0"/>
      <w:marBottom w:val="0"/>
      <w:divBdr>
        <w:top w:val="none" w:sz="0" w:space="0" w:color="auto"/>
        <w:left w:val="none" w:sz="0" w:space="0" w:color="auto"/>
        <w:bottom w:val="none" w:sz="0" w:space="0" w:color="auto"/>
        <w:right w:val="none" w:sz="0" w:space="0" w:color="auto"/>
      </w:divBdr>
    </w:div>
    <w:div w:id="682315871">
      <w:bodyDiv w:val="1"/>
      <w:marLeft w:val="0"/>
      <w:marRight w:val="0"/>
      <w:marTop w:val="0"/>
      <w:marBottom w:val="0"/>
      <w:divBdr>
        <w:top w:val="none" w:sz="0" w:space="0" w:color="auto"/>
        <w:left w:val="none" w:sz="0" w:space="0" w:color="auto"/>
        <w:bottom w:val="none" w:sz="0" w:space="0" w:color="auto"/>
        <w:right w:val="none" w:sz="0" w:space="0" w:color="auto"/>
      </w:divBdr>
    </w:div>
    <w:div w:id="839154277">
      <w:bodyDiv w:val="1"/>
      <w:marLeft w:val="0"/>
      <w:marRight w:val="0"/>
      <w:marTop w:val="0"/>
      <w:marBottom w:val="0"/>
      <w:divBdr>
        <w:top w:val="none" w:sz="0" w:space="0" w:color="auto"/>
        <w:left w:val="none" w:sz="0" w:space="0" w:color="auto"/>
        <w:bottom w:val="none" w:sz="0" w:space="0" w:color="auto"/>
        <w:right w:val="none" w:sz="0" w:space="0" w:color="auto"/>
      </w:divBdr>
    </w:div>
    <w:div w:id="1167986315">
      <w:marLeft w:val="0"/>
      <w:marRight w:val="0"/>
      <w:marTop w:val="0"/>
      <w:marBottom w:val="0"/>
      <w:divBdr>
        <w:top w:val="none" w:sz="0" w:space="0" w:color="auto"/>
        <w:left w:val="none" w:sz="0" w:space="0" w:color="auto"/>
        <w:bottom w:val="none" w:sz="0" w:space="0" w:color="auto"/>
        <w:right w:val="none" w:sz="0" w:space="0" w:color="auto"/>
      </w:divBdr>
    </w:div>
    <w:div w:id="1167986317">
      <w:marLeft w:val="0"/>
      <w:marRight w:val="0"/>
      <w:marTop w:val="0"/>
      <w:marBottom w:val="0"/>
      <w:divBdr>
        <w:top w:val="none" w:sz="0" w:space="0" w:color="auto"/>
        <w:left w:val="none" w:sz="0" w:space="0" w:color="auto"/>
        <w:bottom w:val="none" w:sz="0" w:space="0" w:color="auto"/>
        <w:right w:val="none" w:sz="0" w:space="0" w:color="auto"/>
      </w:divBdr>
    </w:div>
    <w:div w:id="1167986324">
      <w:marLeft w:val="0"/>
      <w:marRight w:val="0"/>
      <w:marTop w:val="0"/>
      <w:marBottom w:val="0"/>
      <w:divBdr>
        <w:top w:val="none" w:sz="0" w:space="0" w:color="auto"/>
        <w:left w:val="none" w:sz="0" w:space="0" w:color="auto"/>
        <w:bottom w:val="none" w:sz="0" w:space="0" w:color="auto"/>
        <w:right w:val="none" w:sz="0" w:space="0" w:color="auto"/>
      </w:divBdr>
      <w:divsChild>
        <w:div w:id="1167986351">
          <w:marLeft w:val="-7725"/>
          <w:marRight w:val="0"/>
          <w:marTop w:val="0"/>
          <w:marBottom w:val="0"/>
          <w:divBdr>
            <w:top w:val="none" w:sz="0" w:space="0" w:color="auto"/>
            <w:left w:val="none" w:sz="0" w:space="0" w:color="auto"/>
            <w:bottom w:val="none" w:sz="0" w:space="0" w:color="auto"/>
            <w:right w:val="none" w:sz="0" w:space="0" w:color="auto"/>
          </w:divBdr>
          <w:divsChild>
            <w:div w:id="1167986394">
              <w:marLeft w:val="450"/>
              <w:marRight w:val="450"/>
              <w:marTop w:val="450"/>
              <w:marBottom w:val="450"/>
              <w:divBdr>
                <w:top w:val="none" w:sz="0" w:space="0" w:color="auto"/>
                <w:left w:val="none" w:sz="0" w:space="0" w:color="auto"/>
                <w:bottom w:val="none" w:sz="0" w:space="0" w:color="auto"/>
                <w:right w:val="none" w:sz="0" w:space="0" w:color="auto"/>
              </w:divBdr>
            </w:div>
          </w:divsChild>
        </w:div>
      </w:divsChild>
    </w:div>
    <w:div w:id="1167986328">
      <w:marLeft w:val="0"/>
      <w:marRight w:val="0"/>
      <w:marTop w:val="0"/>
      <w:marBottom w:val="0"/>
      <w:divBdr>
        <w:top w:val="none" w:sz="0" w:space="0" w:color="auto"/>
        <w:left w:val="none" w:sz="0" w:space="0" w:color="auto"/>
        <w:bottom w:val="none" w:sz="0" w:space="0" w:color="auto"/>
        <w:right w:val="none" w:sz="0" w:space="0" w:color="auto"/>
      </w:divBdr>
    </w:div>
    <w:div w:id="1167986329">
      <w:marLeft w:val="0"/>
      <w:marRight w:val="0"/>
      <w:marTop w:val="0"/>
      <w:marBottom w:val="0"/>
      <w:divBdr>
        <w:top w:val="none" w:sz="0" w:space="0" w:color="auto"/>
        <w:left w:val="none" w:sz="0" w:space="0" w:color="auto"/>
        <w:bottom w:val="none" w:sz="0" w:space="0" w:color="auto"/>
        <w:right w:val="none" w:sz="0" w:space="0" w:color="auto"/>
      </w:divBdr>
      <w:divsChild>
        <w:div w:id="1167986320">
          <w:marLeft w:val="0"/>
          <w:marRight w:val="0"/>
          <w:marTop w:val="0"/>
          <w:marBottom w:val="0"/>
          <w:divBdr>
            <w:top w:val="none" w:sz="0" w:space="0" w:color="auto"/>
            <w:left w:val="none" w:sz="0" w:space="0" w:color="auto"/>
            <w:bottom w:val="none" w:sz="0" w:space="0" w:color="auto"/>
            <w:right w:val="none" w:sz="0" w:space="0" w:color="auto"/>
          </w:divBdr>
          <w:divsChild>
            <w:div w:id="1167986319">
              <w:marLeft w:val="0"/>
              <w:marRight w:val="0"/>
              <w:marTop w:val="0"/>
              <w:marBottom w:val="0"/>
              <w:divBdr>
                <w:top w:val="none" w:sz="0" w:space="0" w:color="auto"/>
                <w:left w:val="none" w:sz="0" w:space="0" w:color="auto"/>
                <w:bottom w:val="none" w:sz="0" w:space="0" w:color="auto"/>
                <w:right w:val="none" w:sz="0" w:space="0" w:color="auto"/>
              </w:divBdr>
              <w:divsChild>
                <w:div w:id="116798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30">
      <w:marLeft w:val="0"/>
      <w:marRight w:val="0"/>
      <w:marTop w:val="0"/>
      <w:marBottom w:val="0"/>
      <w:divBdr>
        <w:top w:val="none" w:sz="0" w:space="0" w:color="auto"/>
        <w:left w:val="none" w:sz="0" w:space="0" w:color="auto"/>
        <w:bottom w:val="none" w:sz="0" w:space="0" w:color="auto"/>
        <w:right w:val="none" w:sz="0" w:space="0" w:color="auto"/>
      </w:divBdr>
    </w:div>
    <w:div w:id="1167986331">
      <w:marLeft w:val="0"/>
      <w:marRight w:val="0"/>
      <w:marTop w:val="0"/>
      <w:marBottom w:val="0"/>
      <w:divBdr>
        <w:top w:val="none" w:sz="0" w:space="0" w:color="auto"/>
        <w:left w:val="none" w:sz="0" w:space="0" w:color="auto"/>
        <w:bottom w:val="none" w:sz="0" w:space="0" w:color="auto"/>
        <w:right w:val="none" w:sz="0" w:space="0" w:color="auto"/>
      </w:divBdr>
      <w:divsChild>
        <w:div w:id="1167986391">
          <w:marLeft w:val="0"/>
          <w:marRight w:val="0"/>
          <w:marTop w:val="0"/>
          <w:marBottom w:val="0"/>
          <w:divBdr>
            <w:top w:val="none" w:sz="0" w:space="0" w:color="auto"/>
            <w:left w:val="none" w:sz="0" w:space="0" w:color="auto"/>
            <w:bottom w:val="none" w:sz="0" w:space="0" w:color="auto"/>
            <w:right w:val="none" w:sz="0" w:space="0" w:color="auto"/>
          </w:divBdr>
          <w:divsChild>
            <w:div w:id="1167986388">
              <w:marLeft w:val="0"/>
              <w:marRight w:val="0"/>
              <w:marTop w:val="0"/>
              <w:marBottom w:val="0"/>
              <w:divBdr>
                <w:top w:val="none" w:sz="0" w:space="0" w:color="auto"/>
                <w:left w:val="none" w:sz="0" w:space="0" w:color="auto"/>
                <w:bottom w:val="none" w:sz="0" w:space="0" w:color="auto"/>
                <w:right w:val="none" w:sz="0" w:space="0" w:color="auto"/>
              </w:divBdr>
              <w:divsChild>
                <w:div w:id="1167986368">
                  <w:marLeft w:val="4200"/>
                  <w:marRight w:val="0"/>
                  <w:marTop w:val="0"/>
                  <w:marBottom w:val="0"/>
                  <w:divBdr>
                    <w:top w:val="none" w:sz="0" w:space="0" w:color="auto"/>
                    <w:left w:val="none" w:sz="0" w:space="0" w:color="auto"/>
                    <w:bottom w:val="none" w:sz="0" w:space="0" w:color="auto"/>
                    <w:right w:val="none" w:sz="0" w:space="0" w:color="auto"/>
                  </w:divBdr>
                  <w:divsChild>
                    <w:div w:id="1167986410">
                      <w:marLeft w:val="0"/>
                      <w:marRight w:val="0"/>
                      <w:marTop w:val="0"/>
                      <w:marBottom w:val="0"/>
                      <w:divBdr>
                        <w:top w:val="none" w:sz="0" w:space="0" w:color="auto"/>
                        <w:left w:val="none" w:sz="0" w:space="0" w:color="auto"/>
                        <w:bottom w:val="none" w:sz="0" w:space="0" w:color="auto"/>
                        <w:right w:val="none" w:sz="0" w:space="0" w:color="auto"/>
                      </w:divBdr>
                      <w:divsChild>
                        <w:div w:id="116798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32">
      <w:marLeft w:val="0"/>
      <w:marRight w:val="0"/>
      <w:marTop w:val="0"/>
      <w:marBottom w:val="0"/>
      <w:divBdr>
        <w:top w:val="none" w:sz="0" w:space="0" w:color="auto"/>
        <w:left w:val="none" w:sz="0" w:space="0" w:color="auto"/>
        <w:bottom w:val="none" w:sz="0" w:space="0" w:color="auto"/>
        <w:right w:val="none" w:sz="0" w:space="0" w:color="auto"/>
      </w:divBdr>
    </w:div>
    <w:div w:id="1167986338">
      <w:marLeft w:val="0"/>
      <w:marRight w:val="0"/>
      <w:marTop w:val="0"/>
      <w:marBottom w:val="0"/>
      <w:divBdr>
        <w:top w:val="none" w:sz="0" w:space="0" w:color="auto"/>
        <w:left w:val="none" w:sz="0" w:space="0" w:color="auto"/>
        <w:bottom w:val="none" w:sz="0" w:space="0" w:color="auto"/>
        <w:right w:val="none" w:sz="0" w:space="0" w:color="auto"/>
      </w:divBdr>
    </w:div>
    <w:div w:id="1167986340">
      <w:marLeft w:val="0"/>
      <w:marRight w:val="0"/>
      <w:marTop w:val="0"/>
      <w:marBottom w:val="0"/>
      <w:divBdr>
        <w:top w:val="none" w:sz="0" w:space="0" w:color="auto"/>
        <w:left w:val="none" w:sz="0" w:space="0" w:color="auto"/>
        <w:bottom w:val="none" w:sz="0" w:space="0" w:color="auto"/>
        <w:right w:val="none" w:sz="0" w:space="0" w:color="auto"/>
      </w:divBdr>
    </w:div>
    <w:div w:id="1167986341">
      <w:marLeft w:val="0"/>
      <w:marRight w:val="0"/>
      <w:marTop w:val="0"/>
      <w:marBottom w:val="0"/>
      <w:divBdr>
        <w:top w:val="none" w:sz="0" w:space="0" w:color="auto"/>
        <w:left w:val="none" w:sz="0" w:space="0" w:color="auto"/>
        <w:bottom w:val="none" w:sz="0" w:space="0" w:color="auto"/>
        <w:right w:val="none" w:sz="0" w:space="0" w:color="auto"/>
      </w:divBdr>
      <w:divsChild>
        <w:div w:id="1167986403">
          <w:marLeft w:val="0"/>
          <w:marRight w:val="0"/>
          <w:marTop w:val="525"/>
          <w:marBottom w:val="0"/>
          <w:divBdr>
            <w:top w:val="none" w:sz="0" w:space="0" w:color="auto"/>
            <w:left w:val="none" w:sz="0" w:space="0" w:color="auto"/>
            <w:bottom w:val="none" w:sz="0" w:space="0" w:color="auto"/>
            <w:right w:val="none" w:sz="0" w:space="0" w:color="auto"/>
          </w:divBdr>
          <w:divsChild>
            <w:div w:id="1167986389">
              <w:marLeft w:val="0"/>
              <w:marRight w:val="0"/>
              <w:marTop w:val="0"/>
              <w:marBottom w:val="0"/>
              <w:divBdr>
                <w:top w:val="none" w:sz="0" w:space="0" w:color="auto"/>
                <w:left w:val="none" w:sz="0" w:space="0" w:color="auto"/>
                <w:bottom w:val="none" w:sz="0" w:space="0" w:color="auto"/>
                <w:right w:val="none" w:sz="0" w:space="0" w:color="auto"/>
              </w:divBdr>
              <w:divsChild>
                <w:div w:id="1167986364">
                  <w:marLeft w:val="0"/>
                  <w:marRight w:val="0"/>
                  <w:marTop w:val="0"/>
                  <w:marBottom w:val="0"/>
                  <w:divBdr>
                    <w:top w:val="none" w:sz="0" w:space="0" w:color="auto"/>
                    <w:left w:val="none" w:sz="0" w:space="0" w:color="auto"/>
                    <w:bottom w:val="none" w:sz="0" w:space="0" w:color="auto"/>
                    <w:right w:val="none" w:sz="0" w:space="0" w:color="auto"/>
                  </w:divBdr>
                  <w:divsChild>
                    <w:div w:id="1167986316">
                      <w:marLeft w:val="0"/>
                      <w:marRight w:val="0"/>
                      <w:marTop w:val="0"/>
                      <w:marBottom w:val="0"/>
                      <w:divBdr>
                        <w:top w:val="none" w:sz="0" w:space="0" w:color="auto"/>
                        <w:left w:val="none" w:sz="0" w:space="0" w:color="auto"/>
                        <w:bottom w:val="none" w:sz="0" w:space="0" w:color="auto"/>
                        <w:right w:val="none" w:sz="0" w:space="0" w:color="auto"/>
                      </w:divBdr>
                    </w:div>
                    <w:div w:id="1167986318">
                      <w:marLeft w:val="0"/>
                      <w:marRight w:val="0"/>
                      <w:marTop w:val="0"/>
                      <w:marBottom w:val="0"/>
                      <w:divBdr>
                        <w:top w:val="none" w:sz="0" w:space="0" w:color="auto"/>
                        <w:left w:val="none" w:sz="0" w:space="0" w:color="auto"/>
                        <w:bottom w:val="none" w:sz="0" w:space="0" w:color="auto"/>
                        <w:right w:val="none" w:sz="0" w:space="0" w:color="auto"/>
                      </w:divBdr>
                    </w:div>
                    <w:div w:id="1167986333">
                      <w:marLeft w:val="0"/>
                      <w:marRight w:val="0"/>
                      <w:marTop w:val="0"/>
                      <w:marBottom w:val="0"/>
                      <w:divBdr>
                        <w:top w:val="none" w:sz="0" w:space="0" w:color="auto"/>
                        <w:left w:val="none" w:sz="0" w:space="0" w:color="auto"/>
                        <w:bottom w:val="none" w:sz="0" w:space="0" w:color="auto"/>
                        <w:right w:val="none" w:sz="0" w:space="0" w:color="auto"/>
                      </w:divBdr>
                    </w:div>
                    <w:div w:id="1167986339">
                      <w:marLeft w:val="0"/>
                      <w:marRight w:val="0"/>
                      <w:marTop w:val="0"/>
                      <w:marBottom w:val="0"/>
                      <w:divBdr>
                        <w:top w:val="none" w:sz="0" w:space="0" w:color="auto"/>
                        <w:left w:val="none" w:sz="0" w:space="0" w:color="auto"/>
                        <w:bottom w:val="none" w:sz="0" w:space="0" w:color="auto"/>
                        <w:right w:val="none" w:sz="0" w:space="0" w:color="auto"/>
                      </w:divBdr>
                    </w:div>
                    <w:div w:id="116798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986342">
      <w:marLeft w:val="0"/>
      <w:marRight w:val="0"/>
      <w:marTop w:val="0"/>
      <w:marBottom w:val="0"/>
      <w:divBdr>
        <w:top w:val="none" w:sz="0" w:space="0" w:color="auto"/>
        <w:left w:val="none" w:sz="0" w:space="0" w:color="auto"/>
        <w:bottom w:val="none" w:sz="0" w:space="0" w:color="auto"/>
        <w:right w:val="none" w:sz="0" w:space="0" w:color="auto"/>
      </w:divBdr>
    </w:div>
    <w:div w:id="1167986343">
      <w:marLeft w:val="0"/>
      <w:marRight w:val="0"/>
      <w:marTop w:val="0"/>
      <w:marBottom w:val="0"/>
      <w:divBdr>
        <w:top w:val="none" w:sz="0" w:space="0" w:color="auto"/>
        <w:left w:val="none" w:sz="0" w:space="0" w:color="auto"/>
        <w:bottom w:val="none" w:sz="0" w:space="0" w:color="auto"/>
        <w:right w:val="none" w:sz="0" w:space="0" w:color="auto"/>
      </w:divBdr>
    </w:div>
    <w:div w:id="1167986348">
      <w:marLeft w:val="0"/>
      <w:marRight w:val="0"/>
      <w:marTop w:val="0"/>
      <w:marBottom w:val="0"/>
      <w:divBdr>
        <w:top w:val="none" w:sz="0" w:space="0" w:color="auto"/>
        <w:left w:val="none" w:sz="0" w:space="0" w:color="auto"/>
        <w:bottom w:val="none" w:sz="0" w:space="0" w:color="auto"/>
        <w:right w:val="none" w:sz="0" w:space="0" w:color="auto"/>
      </w:divBdr>
    </w:div>
    <w:div w:id="1167986350">
      <w:marLeft w:val="0"/>
      <w:marRight w:val="0"/>
      <w:marTop w:val="0"/>
      <w:marBottom w:val="0"/>
      <w:divBdr>
        <w:top w:val="none" w:sz="0" w:space="0" w:color="auto"/>
        <w:left w:val="none" w:sz="0" w:space="0" w:color="auto"/>
        <w:bottom w:val="none" w:sz="0" w:space="0" w:color="auto"/>
        <w:right w:val="none" w:sz="0" w:space="0" w:color="auto"/>
      </w:divBdr>
    </w:div>
    <w:div w:id="1167986352">
      <w:marLeft w:val="0"/>
      <w:marRight w:val="0"/>
      <w:marTop w:val="0"/>
      <w:marBottom w:val="0"/>
      <w:divBdr>
        <w:top w:val="none" w:sz="0" w:space="0" w:color="auto"/>
        <w:left w:val="none" w:sz="0" w:space="0" w:color="auto"/>
        <w:bottom w:val="none" w:sz="0" w:space="0" w:color="auto"/>
        <w:right w:val="none" w:sz="0" w:space="0" w:color="auto"/>
      </w:divBdr>
      <w:divsChild>
        <w:div w:id="1167986321">
          <w:marLeft w:val="0"/>
          <w:marRight w:val="0"/>
          <w:marTop w:val="0"/>
          <w:marBottom w:val="0"/>
          <w:divBdr>
            <w:top w:val="none" w:sz="0" w:space="0" w:color="auto"/>
            <w:left w:val="none" w:sz="0" w:space="0" w:color="auto"/>
            <w:bottom w:val="none" w:sz="0" w:space="0" w:color="auto"/>
            <w:right w:val="none" w:sz="0" w:space="0" w:color="auto"/>
          </w:divBdr>
          <w:divsChild>
            <w:div w:id="1167986345">
              <w:marLeft w:val="0"/>
              <w:marRight w:val="0"/>
              <w:marTop w:val="0"/>
              <w:marBottom w:val="0"/>
              <w:divBdr>
                <w:top w:val="none" w:sz="0" w:space="0" w:color="auto"/>
                <w:left w:val="none" w:sz="0" w:space="0" w:color="auto"/>
                <w:bottom w:val="none" w:sz="0" w:space="0" w:color="auto"/>
                <w:right w:val="none" w:sz="0" w:space="0" w:color="auto"/>
              </w:divBdr>
              <w:divsChild>
                <w:div w:id="1167986356">
                  <w:marLeft w:val="0"/>
                  <w:marRight w:val="0"/>
                  <w:marTop w:val="0"/>
                  <w:marBottom w:val="0"/>
                  <w:divBdr>
                    <w:top w:val="none" w:sz="0" w:space="0" w:color="auto"/>
                    <w:left w:val="none" w:sz="0" w:space="0" w:color="auto"/>
                    <w:bottom w:val="none" w:sz="0" w:space="0" w:color="auto"/>
                    <w:right w:val="none" w:sz="0" w:space="0" w:color="auto"/>
                  </w:divBdr>
                  <w:divsChild>
                    <w:div w:id="1167986382">
                      <w:marLeft w:val="0"/>
                      <w:marRight w:val="0"/>
                      <w:marTop w:val="0"/>
                      <w:marBottom w:val="0"/>
                      <w:divBdr>
                        <w:top w:val="none" w:sz="0" w:space="0" w:color="auto"/>
                        <w:left w:val="none" w:sz="0" w:space="0" w:color="auto"/>
                        <w:bottom w:val="none" w:sz="0" w:space="0" w:color="auto"/>
                        <w:right w:val="none" w:sz="0" w:space="0" w:color="auto"/>
                      </w:divBdr>
                      <w:divsChild>
                        <w:div w:id="1167986404">
                          <w:marLeft w:val="0"/>
                          <w:marRight w:val="0"/>
                          <w:marTop w:val="0"/>
                          <w:marBottom w:val="0"/>
                          <w:divBdr>
                            <w:top w:val="none" w:sz="0" w:space="0" w:color="auto"/>
                            <w:left w:val="none" w:sz="0" w:space="0" w:color="auto"/>
                            <w:bottom w:val="none" w:sz="0" w:space="0" w:color="auto"/>
                            <w:right w:val="none" w:sz="0" w:space="0" w:color="auto"/>
                          </w:divBdr>
                          <w:divsChild>
                            <w:div w:id="1167986398">
                              <w:marLeft w:val="0"/>
                              <w:marRight w:val="0"/>
                              <w:marTop w:val="0"/>
                              <w:marBottom w:val="0"/>
                              <w:divBdr>
                                <w:top w:val="none" w:sz="0" w:space="0" w:color="auto"/>
                                <w:left w:val="none" w:sz="0" w:space="0" w:color="auto"/>
                                <w:bottom w:val="none" w:sz="0" w:space="0" w:color="auto"/>
                                <w:right w:val="none" w:sz="0" w:space="0" w:color="auto"/>
                              </w:divBdr>
                              <w:divsChild>
                                <w:div w:id="1167986336">
                                  <w:marLeft w:val="0"/>
                                  <w:marRight w:val="0"/>
                                  <w:marTop w:val="0"/>
                                  <w:marBottom w:val="0"/>
                                  <w:divBdr>
                                    <w:top w:val="none" w:sz="0" w:space="0" w:color="auto"/>
                                    <w:left w:val="none" w:sz="0" w:space="0" w:color="auto"/>
                                    <w:bottom w:val="none" w:sz="0" w:space="0" w:color="auto"/>
                                    <w:right w:val="none" w:sz="0" w:space="0" w:color="auto"/>
                                  </w:divBdr>
                                  <w:divsChild>
                                    <w:div w:id="1167986325">
                                      <w:marLeft w:val="0"/>
                                      <w:marRight w:val="0"/>
                                      <w:marTop w:val="0"/>
                                      <w:marBottom w:val="0"/>
                                      <w:divBdr>
                                        <w:top w:val="none" w:sz="0" w:space="0" w:color="auto"/>
                                        <w:left w:val="none" w:sz="0" w:space="0" w:color="auto"/>
                                        <w:bottom w:val="none" w:sz="0" w:space="0" w:color="auto"/>
                                        <w:right w:val="none" w:sz="0" w:space="0" w:color="auto"/>
                                      </w:divBdr>
                                      <w:divsChild>
                                        <w:div w:id="116798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7986353">
      <w:marLeft w:val="0"/>
      <w:marRight w:val="0"/>
      <w:marTop w:val="0"/>
      <w:marBottom w:val="0"/>
      <w:divBdr>
        <w:top w:val="none" w:sz="0" w:space="0" w:color="auto"/>
        <w:left w:val="none" w:sz="0" w:space="0" w:color="auto"/>
        <w:bottom w:val="none" w:sz="0" w:space="0" w:color="auto"/>
        <w:right w:val="none" w:sz="0" w:space="0" w:color="auto"/>
      </w:divBdr>
      <w:divsChild>
        <w:div w:id="1167986377">
          <w:marLeft w:val="0"/>
          <w:marRight w:val="0"/>
          <w:marTop w:val="0"/>
          <w:marBottom w:val="0"/>
          <w:divBdr>
            <w:top w:val="none" w:sz="0" w:space="0" w:color="auto"/>
            <w:left w:val="none" w:sz="0" w:space="0" w:color="auto"/>
            <w:bottom w:val="none" w:sz="0" w:space="0" w:color="auto"/>
            <w:right w:val="none" w:sz="0" w:space="0" w:color="auto"/>
          </w:divBdr>
          <w:divsChild>
            <w:div w:id="1167986326">
              <w:marLeft w:val="0"/>
              <w:marRight w:val="0"/>
              <w:marTop w:val="0"/>
              <w:marBottom w:val="0"/>
              <w:divBdr>
                <w:top w:val="none" w:sz="0" w:space="0" w:color="auto"/>
                <w:left w:val="none" w:sz="0" w:space="0" w:color="auto"/>
                <w:bottom w:val="none" w:sz="0" w:space="0" w:color="auto"/>
                <w:right w:val="none" w:sz="0" w:space="0" w:color="auto"/>
              </w:divBdr>
              <w:divsChild>
                <w:div w:id="116798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55">
      <w:marLeft w:val="0"/>
      <w:marRight w:val="0"/>
      <w:marTop w:val="0"/>
      <w:marBottom w:val="0"/>
      <w:divBdr>
        <w:top w:val="none" w:sz="0" w:space="0" w:color="auto"/>
        <w:left w:val="none" w:sz="0" w:space="0" w:color="auto"/>
        <w:bottom w:val="none" w:sz="0" w:space="0" w:color="auto"/>
        <w:right w:val="none" w:sz="0" w:space="0" w:color="auto"/>
      </w:divBdr>
    </w:div>
    <w:div w:id="1167986357">
      <w:marLeft w:val="0"/>
      <w:marRight w:val="0"/>
      <w:marTop w:val="0"/>
      <w:marBottom w:val="0"/>
      <w:divBdr>
        <w:top w:val="none" w:sz="0" w:space="0" w:color="auto"/>
        <w:left w:val="none" w:sz="0" w:space="0" w:color="auto"/>
        <w:bottom w:val="none" w:sz="0" w:space="0" w:color="auto"/>
        <w:right w:val="none" w:sz="0" w:space="0" w:color="auto"/>
      </w:divBdr>
    </w:div>
    <w:div w:id="1167986358">
      <w:marLeft w:val="0"/>
      <w:marRight w:val="0"/>
      <w:marTop w:val="0"/>
      <w:marBottom w:val="0"/>
      <w:divBdr>
        <w:top w:val="none" w:sz="0" w:space="0" w:color="auto"/>
        <w:left w:val="none" w:sz="0" w:space="0" w:color="auto"/>
        <w:bottom w:val="none" w:sz="0" w:space="0" w:color="auto"/>
        <w:right w:val="none" w:sz="0" w:space="0" w:color="auto"/>
      </w:divBdr>
      <w:divsChild>
        <w:div w:id="1167986354">
          <w:marLeft w:val="0"/>
          <w:marRight w:val="0"/>
          <w:marTop w:val="0"/>
          <w:marBottom w:val="0"/>
          <w:divBdr>
            <w:top w:val="none" w:sz="0" w:space="0" w:color="auto"/>
            <w:left w:val="none" w:sz="0" w:space="0" w:color="auto"/>
            <w:bottom w:val="none" w:sz="0" w:space="0" w:color="auto"/>
            <w:right w:val="none" w:sz="0" w:space="0" w:color="auto"/>
          </w:divBdr>
          <w:divsChild>
            <w:div w:id="1167986362">
              <w:marLeft w:val="0"/>
              <w:marRight w:val="0"/>
              <w:marTop w:val="0"/>
              <w:marBottom w:val="0"/>
              <w:divBdr>
                <w:top w:val="none" w:sz="0" w:space="0" w:color="auto"/>
                <w:left w:val="none" w:sz="0" w:space="0" w:color="auto"/>
                <w:bottom w:val="none" w:sz="0" w:space="0" w:color="auto"/>
                <w:right w:val="none" w:sz="0" w:space="0" w:color="auto"/>
              </w:divBdr>
            </w:div>
            <w:div w:id="1167986373">
              <w:marLeft w:val="0"/>
              <w:marRight w:val="0"/>
              <w:marTop w:val="0"/>
              <w:marBottom w:val="0"/>
              <w:divBdr>
                <w:top w:val="none" w:sz="0" w:space="0" w:color="auto"/>
                <w:left w:val="none" w:sz="0" w:space="0" w:color="auto"/>
                <w:bottom w:val="none" w:sz="0" w:space="0" w:color="auto"/>
                <w:right w:val="none" w:sz="0" w:space="0" w:color="auto"/>
              </w:divBdr>
            </w:div>
            <w:div w:id="116798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359">
      <w:marLeft w:val="0"/>
      <w:marRight w:val="0"/>
      <w:marTop w:val="0"/>
      <w:marBottom w:val="0"/>
      <w:divBdr>
        <w:top w:val="none" w:sz="0" w:space="0" w:color="auto"/>
        <w:left w:val="none" w:sz="0" w:space="0" w:color="auto"/>
        <w:bottom w:val="none" w:sz="0" w:space="0" w:color="auto"/>
        <w:right w:val="none" w:sz="0" w:space="0" w:color="auto"/>
      </w:divBdr>
    </w:div>
    <w:div w:id="1167986360">
      <w:marLeft w:val="0"/>
      <w:marRight w:val="0"/>
      <w:marTop w:val="0"/>
      <w:marBottom w:val="0"/>
      <w:divBdr>
        <w:top w:val="none" w:sz="0" w:space="0" w:color="auto"/>
        <w:left w:val="none" w:sz="0" w:space="0" w:color="auto"/>
        <w:bottom w:val="none" w:sz="0" w:space="0" w:color="auto"/>
        <w:right w:val="none" w:sz="0" w:space="0" w:color="auto"/>
      </w:divBdr>
      <w:divsChild>
        <w:div w:id="1167986347">
          <w:marLeft w:val="0"/>
          <w:marRight w:val="0"/>
          <w:marTop w:val="0"/>
          <w:marBottom w:val="0"/>
          <w:divBdr>
            <w:top w:val="none" w:sz="0" w:space="0" w:color="auto"/>
            <w:left w:val="none" w:sz="0" w:space="0" w:color="auto"/>
            <w:bottom w:val="none" w:sz="0" w:space="0" w:color="auto"/>
            <w:right w:val="none" w:sz="0" w:space="0" w:color="auto"/>
          </w:divBdr>
        </w:div>
      </w:divsChild>
    </w:div>
    <w:div w:id="1167986363">
      <w:marLeft w:val="0"/>
      <w:marRight w:val="0"/>
      <w:marTop w:val="0"/>
      <w:marBottom w:val="0"/>
      <w:divBdr>
        <w:top w:val="none" w:sz="0" w:space="0" w:color="auto"/>
        <w:left w:val="none" w:sz="0" w:space="0" w:color="auto"/>
        <w:bottom w:val="none" w:sz="0" w:space="0" w:color="auto"/>
        <w:right w:val="none" w:sz="0" w:space="0" w:color="auto"/>
      </w:divBdr>
      <w:divsChild>
        <w:div w:id="1167986323">
          <w:marLeft w:val="0"/>
          <w:marRight w:val="0"/>
          <w:marTop w:val="0"/>
          <w:marBottom w:val="0"/>
          <w:divBdr>
            <w:top w:val="none" w:sz="0" w:space="0" w:color="auto"/>
            <w:left w:val="none" w:sz="0" w:space="0" w:color="auto"/>
            <w:bottom w:val="none" w:sz="0" w:space="0" w:color="auto"/>
            <w:right w:val="none" w:sz="0" w:space="0" w:color="auto"/>
          </w:divBdr>
          <w:divsChild>
            <w:div w:id="1167986327">
              <w:marLeft w:val="0"/>
              <w:marRight w:val="0"/>
              <w:marTop w:val="0"/>
              <w:marBottom w:val="0"/>
              <w:divBdr>
                <w:top w:val="none" w:sz="0" w:space="0" w:color="auto"/>
                <w:left w:val="none" w:sz="0" w:space="0" w:color="auto"/>
                <w:bottom w:val="none" w:sz="0" w:space="0" w:color="auto"/>
                <w:right w:val="none" w:sz="0" w:space="0" w:color="auto"/>
              </w:divBdr>
              <w:divsChild>
                <w:div w:id="1167986337">
                  <w:marLeft w:val="0"/>
                  <w:marRight w:val="0"/>
                  <w:marTop w:val="360"/>
                  <w:marBottom w:val="0"/>
                  <w:divBdr>
                    <w:top w:val="none" w:sz="0" w:space="0" w:color="auto"/>
                    <w:left w:val="none" w:sz="0" w:space="0" w:color="auto"/>
                    <w:bottom w:val="none" w:sz="0" w:space="0" w:color="auto"/>
                    <w:right w:val="none" w:sz="0" w:space="0" w:color="auto"/>
                  </w:divBdr>
                  <w:divsChild>
                    <w:div w:id="1167986344">
                      <w:marLeft w:val="0"/>
                      <w:marRight w:val="0"/>
                      <w:marTop w:val="0"/>
                      <w:marBottom w:val="0"/>
                      <w:divBdr>
                        <w:top w:val="none" w:sz="0" w:space="0" w:color="auto"/>
                        <w:left w:val="none" w:sz="0" w:space="0" w:color="auto"/>
                        <w:bottom w:val="none" w:sz="0" w:space="0" w:color="auto"/>
                        <w:right w:val="none" w:sz="0" w:space="0" w:color="auto"/>
                      </w:divBdr>
                      <w:divsChild>
                        <w:div w:id="11679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65">
      <w:marLeft w:val="0"/>
      <w:marRight w:val="0"/>
      <w:marTop w:val="0"/>
      <w:marBottom w:val="0"/>
      <w:divBdr>
        <w:top w:val="none" w:sz="0" w:space="0" w:color="auto"/>
        <w:left w:val="none" w:sz="0" w:space="0" w:color="auto"/>
        <w:bottom w:val="none" w:sz="0" w:space="0" w:color="auto"/>
        <w:right w:val="none" w:sz="0" w:space="0" w:color="auto"/>
      </w:divBdr>
    </w:div>
    <w:div w:id="1167986366">
      <w:marLeft w:val="0"/>
      <w:marRight w:val="0"/>
      <w:marTop w:val="0"/>
      <w:marBottom w:val="0"/>
      <w:divBdr>
        <w:top w:val="none" w:sz="0" w:space="0" w:color="auto"/>
        <w:left w:val="none" w:sz="0" w:space="0" w:color="auto"/>
        <w:bottom w:val="none" w:sz="0" w:space="0" w:color="auto"/>
        <w:right w:val="none" w:sz="0" w:space="0" w:color="auto"/>
      </w:divBdr>
      <w:divsChild>
        <w:div w:id="1167986349">
          <w:marLeft w:val="0"/>
          <w:marRight w:val="0"/>
          <w:marTop w:val="0"/>
          <w:marBottom w:val="0"/>
          <w:divBdr>
            <w:top w:val="none" w:sz="0" w:space="0" w:color="auto"/>
            <w:left w:val="none" w:sz="0" w:space="0" w:color="auto"/>
            <w:bottom w:val="none" w:sz="0" w:space="0" w:color="auto"/>
            <w:right w:val="none" w:sz="0" w:space="0" w:color="auto"/>
          </w:divBdr>
        </w:div>
      </w:divsChild>
    </w:div>
    <w:div w:id="1167986369">
      <w:marLeft w:val="0"/>
      <w:marRight w:val="0"/>
      <w:marTop w:val="0"/>
      <w:marBottom w:val="0"/>
      <w:divBdr>
        <w:top w:val="none" w:sz="0" w:space="0" w:color="auto"/>
        <w:left w:val="none" w:sz="0" w:space="0" w:color="auto"/>
        <w:bottom w:val="none" w:sz="0" w:space="0" w:color="auto"/>
        <w:right w:val="none" w:sz="0" w:space="0" w:color="auto"/>
      </w:divBdr>
    </w:div>
    <w:div w:id="1167986370">
      <w:marLeft w:val="0"/>
      <w:marRight w:val="0"/>
      <w:marTop w:val="0"/>
      <w:marBottom w:val="0"/>
      <w:divBdr>
        <w:top w:val="none" w:sz="0" w:space="0" w:color="auto"/>
        <w:left w:val="none" w:sz="0" w:space="0" w:color="auto"/>
        <w:bottom w:val="none" w:sz="0" w:space="0" w:color="auto"/>
        <w:right w:val="none" w:sz="0" w:space="0" w:color="auto"/>
      </w:divBdr>
    </w:div>
    <w:div w:id="1167986371">
      <w:marLeft w:val="0"/>
      <w:marRight w:val="0"/>
      <w:marTop w:val="0"/>
      <w:marBottom w:val="0"/>
      <w:divBdr>
        <w:top w:val="none" w:sz="0" w:space="0" w:color="auto"/>
        <w:left w:val="none" w:sz="0" w:space="0" w:color="auto"/>
        <w:bottom w:val="none" w:sz="0" w:space="0" w:color="auto"/>
        <w:right w:val="none" w:sz="0" w:space="0" w:color="auto"/>
      </w:divBdr>
      <w:divsChild>
        <w:div w:id="1167986367">
          <w:marLeft w:val="0"/>
          <w:marRight w:val="0"/>
          <w:marTop w:val="0"/>
          <w:marBottom w:val="0"/>
          <w:divBdr>
            <w:top w:val="none" w:sz="0" w:space="0" w:color="auto"/>
            <w:left w:val="none" w:sz="0" w:space="0" w:color="auto"/>
            <w:bottom w:val="none" w:sz="0" w:space="0" w:color="auto"/>
            <w:right w:val="none" w:sz="0" w:space="0" w:color="auto"/>
          </w:divBdr>
          <w:divsChild>
            <w:div w:id="1167986380">
              <w:marLeft w:val="0"/>
              <w:marRight w:val="0"/>
              <w:marTop w:val="0"/>
              <w:marBottom w:val="0"/>
              <w:divBdr>
                <w:top w:val="none" w:sz="0" w:space="0" w:color="auto"/>
                <w:left w:val="none" w:sz="0" w:space="0" w:color="auto"/>
                <w:bottom w:val="none" w:sz="0" w:space="0" w:color="auto"/>
                <w:right w:val="none" w:sz="0" w:space="0" w:color="auto"/>
              </w:divBdr>
              <w:divsChild>
                <w:div w:id="1167986334">
                  <w:marLeft w:val="4200"/>
                  <w:marRight w:val="0"/>
                  <w:marTop w:val="0"/>
                  <w:marBottom w:val="0"/>
                  <w:divBdr>
                    <w:top w:val="none" w:sz="0" w:space="0" w:color="auto"/>
                    <w:left w:val="none" w:sz="0" w:space="0" w:color="auto"/>
                    <w:bottom w:val="none" w:sz="0" w:space="0" w:color="auto"/>
                    <w:right w:val="none" w:sz="0" w:space="0" w:color="auto"/>
                  </w:divBdr>
                  <w:divsChild>
                    <w:div w:id="1167986335">
                      <w:marLeft w:val="0"/>
                      <w:marRight w:val="0"/>
                      <w:marTop w:val="0"/>
                      <w:marBottom w:val="0"/>
                      <w:divBdr>
                        <w:top w:val="none" w:sz="0" w:space="0" w:color="auto"/>
                        <w:left w:val="none" w:sz="0" w:space="0" w:color="auto"/>
                        <w:bottom w:val="none" w:sz="0" w:space="0" w:color="auto"/>
                        <w:right w:val="none" w:sz="0" w:space="0" w:color="auto"/>
                      </w:divBdr>
                      <w:divsChild>
                        <w:div w:id="116798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74">
      <w:marLeft w:val="0"/>
      <w:marRight w:val="0"/>
      <w:marTop w:val="0"/>
      <w:marBottom w:val="0"/>
      <w:divBdr>
        <w:top w:val="none" w:sz="0" w:space="0" w:color="auto"/>
        <w:left w:val="none" w:sz="0" w:space="0" w:color="auto"/>
        <w:bottom w:val="none" w:sz="0" w:space="0" w:color="auto"/>
        <w:right w:val="none" w:sz="0" w:space="0" w:color="auto"/>
      </w:divBdr>
    </w:div>
    <w:div w:id="1167986375">
      <w:marLeft w:val="0"/>
      <w:marRight w:val="0"/>
      <w:marTop w:val="0"/>
      <w:marBottom w:val="0"/>
      <w:divBdr>
        <w:top w:val="none" w:sz="0" w:space="0" w:color="auto"/>
        <w:left w:val="none" w:sz="0" w:space="0" w:color="auto"/>
        <w:bottom w:val="none" w:sz="0" w:space="0" w:color="auto"/>
        <w:right w:val="none" w:sz="0" w:space="0" w:color="auto"/>
      </w:divBdr>
    </w:div>
    <w:div w:id="1167986376">
      <w:marLeft w:val="0"/>
      <w:marRight w:val="0"/>
      <w:marTop w:val="0"/>
      <w:marBottom w:val="0"/>
      <w:divBdr>
        <w:top w:val="none" w:sz="0" w:space="0" w:color="auto"/>
        <w:left w:val="none" w:sz="0" w:space="0" w:color="auto"/>
        <w:bottom w:val="none" w:sz="0" w:space="0" w:color="auto"/>
        <w:right w:val="none" w:sz="0" w:space="0" w:color="auto"/>
      </w:divBdr>
    </w:div>
    <w:div w:id="1167986378">
      <w:marLeft w:val="0"/>
      <w:marRight w:val="0"/>
      <w:marTop w:val="0"/>
      <w:marBottom w:val="0"/>
      <w:divBdr>
        <w:top w:val="none" w:sz="0" w:space="0" w:color="auto"/>
        <w:left w:val="none" w:sz="0" w:space="0" w:color="auto"/>
        <w:bottom w:val="none" w:sz="0" w:space="0" w:color="auto"/>
        <w:right w:val="none" w:sz="0" w:space="0" w:color="auto"/>
      </w:divBdr>
    </w:div>
    <w:div w:id="1167986379">
      <w:marLeft w:val="0"/>
      <w:marRight w:val="0"/>
      <w:marTop w:val="0"/>
      <w:marBottom w:val="0"/>
      <w:divBdr>
        <w:top w:val="none" w:sz="0" w:space="0" w:color="auto"/>
        <w:left w:val="none" w:sz="0" w:space="0" w:color="auto"/>
        <w:bottom w:val="none" w:sz="0" w:space="0" w:color="auto"/>
        <w:right w:val="none" w:sz="0" w:space="0" w:color="auto"/>
      </w:divBdr>
    </w:div>
    <w:div w:id="1167986381">
      <w:marLeft w:val="0"/>
      <w:marRight w:val="0"/>
      <w:marTop w:val="0"/>
      <w:marBottom w:val="0"/>
      <w:divBdr>
        <w:top w:val="none" w:sz="0" w:space="0" w:color="auto"/>
        <w:left w:val="none" w:sz="0" w:space="0" w:color="auto"/>
        <w:bottom w:val="none" w:sz="0" w:space="0" w:color="auto"/>
        <w:right w:val="none" w:sz="0" w:space="0" w:color="auto"/>
      </w:divBdr>
    </w:div>
    <w:div w:id="1167986383">
      <w:marLeft w:val="0"/>
      <w:marRight w:val="0"/>
      <w:marTop w:val="0"/>
      <w:marBottom w:val="0"/>
      <w:divBdr>
        <w:top w:val="none" w:sz="0" w:space="0" w:color="auto"/>
        <w:left w:val="none" w:sz="0" w:space="0" w:color="auto"/>
        <w:bottom w:val="none" w:sz="0" w:space="0" w:color="auto"/>
        <w:right w:val="none" w:sz="0" w:space="0" w:color="auto"/>
      </w:divBdr>
    </w:div>
    <w:div w:id="1167986384">
      <w:marLeft w:val="0"/>
      <w:marRight w:val="0"/>
      <w:marTop w:val="0"/>
      <w:marBottom w:val="0"/>
      <w:divBdr>
        <w:top w:val="none" w:sz="0" w:space="0" w:color="auto"/>
        <w:left w:val="none" w:sz="0" w:space="0" w:color="auto"/>
        <w:bottom w:val="none" w:sz="0" w:space="0" w:color="auto"/>
        <w:right w:val="none" w:sz="0" w:space="0" w:color="auto"/>
      </w:divBdr>
      <w:divsChild>
        <w:div w:id="1167986346">
          <w:marLeft w:val="0"/>
          <w:marRight w:val="0"/>
          <w:marTop w:val="0"/>
          <w:marBottom w:val="0"/>
          <w:divBdr>
            <w:top w:val="none" w:sz="0" w:space="0" w:color="auto"/>
            <w:left w:val="none" w:sz="0" w:space="0" w:color="auto"/>
            <w:bottom w:val="none" w:sz="0" w:space="0" w:color="auto"/>
            <w:right w:val="none" w:sz="0" w:space="0" w:color="auto"/>
          </w:divBdr>
        </w:div>
      </w:divsChild>
    </w:div>
    <w:div w:id="1167986385">
      <w:marLeft w:val="0"/>
      <w:marRight w:val="0"/>
      <w:marTop w:val="0"/>
      <w:marBottom w:val="0"/>
      <w:divBdr>
        <w:top w:val="none" w:sz="0" w:space="0" w:color="auto"/>
        <w:left w:val="none" w:sz="0" w:space="0" w:color="auto"/>
        <w:bottom w:val="none" w:sz="0" w:space="0" w:color="auto"/>
        <w:right w:val="none" w:sz="0" w:space="0" w:color="auto"/>
      </w:divBdr>
    </w:div>
    <w:div w:id="1167986386">
      <w:marLeft w:val="0"/>
      <w:marRight w:val="0"/>
      <w:marTop w:val="0"/>
      <w:marBottom w:val="0"/>
      <w:divBdr>
        <w:top w:val="none" w:sz="0" w:space="0" w:color="auto"/>
        <w:left w:val="none" w:sz="0" w:space="0" w:color="auto"/>
        <w:bottom w:val="none" w:sz="0" w:space="0" w:color="auto"/>
        <w:right w:val="none" w:sz="0" w:space="0" w:color="auto"/>
      </w:divBdr>
    </w:div>
    <w:div w:id="1167986387">
      <w:marLeft w:val="0"/>
      <w:marRight w:val="0"/>
      <w:marTop w:val="0"/>
      <w:marBottom w:val="0"/>
      <w:divBdr>
        <w:top w:val="none" w:sz="0" w:space="0" w:color="auto"/>
        <w:left w:val="none" w:sz="0" w:space="0" w:color="auto"/>
        <w:bottom w:val="none" w:sz="0" w:space="0" w:color="auto"/>
        <w:right w:val="none" w:sz="0" w:space="0" w:color="auto"/>
      </w:divBdr>
    </w:div>
    <w:div w:id="1167986393">
      <w:marLeft w:val="0"/>
      <w:marRight w:val="0"/>
      <w:marTop w:val="0"/>
      <w:marBottom w:val="0"/>
      <w:divBdr>
        <w:top w:val="none" w:sz="0" w:space="0" w:color="auto"/>
        <w:left w:val="none" w:sz="0" w:space="0" w:color="auto"/>
        <w:bottom w:val="none" w:sz="0" w:space="0" w:color="auto"/>
        <w:right w:val="none" w:sz="0" w:space="0" w:color="auto"/>
      </w:divBdr>
    </w:div>
    <w:div w:id="1167986395">
      <w:marLeft w:val="0"/>
      <w:marRight w:val="0"/>
      <w:marTop w:val="0"/>
      <w:marBottom w:val="0"/>
      <w:divBdr>
        <w:top w:val="none" w:sz="0" w:space="0" w:color="auto"/>
        <w:left w:val="none" w:sz="0" w:space="0" w:color="auto"/>
        <w:bottom w:val="none" w:sz="0" w:space="0" w:color="auto"/>
        <w:right w:val="none" w:sz="0" w:space="0" w:color="auto"/>
      </w:divBdr>
    </w:div>
    <w:div w:id="1167986397">
      <w:marLeft w:val="0"/>
      <w:marRight w:val="0"/>
      <w:marTop w:val="0"/>
      <w:marBottom w:val="0"/>
      <w:divBdr>
        <w:top w:val="none" w:sz="0" w:space="0" w:color="auto"/>
        <w:left w:val="none" w:sz="0" w:space="0" w:color="auto"/>
        <w:bottom w:val="none" w:sz="0" w:space="0" w:color="auto"/>
        <w:right w:val="none" w:sz="0" w:space="0" w:color="auto"/>
      </w:divBdr>
    </w:div>
    <w:div w:id="1167986400">
      <w:marLeft w:val="0"/>
      <w:marRight w:val="0"/>
      <w:marTop w:val="0"/>
      <w:marBottom w:val="0"/>
      <w:divBdr>
        <w:top w:val="none" w:sz="0" w:space="0" w:color="auto"/>
        <w:left w:val="none" w:sz="0" w:space="0" w:color="auto"/>
        <w:bottom w:val="none" w:sz="0" w:space="0" w:color="auto"/>
        <w:right w:val="none" w:sz="0" w:space="0" w:color="auto"/>
      </w:divBdr>
    </w:div>
    <w:div w:id="1167986401">
      <w:marLeft w:val="0"/>
      <w:marRight w:val="0"/>
      <w:marTop w:val="0"/>
      <w:marBottom w:val="0"/>
      <w:divBdr>
        <w:top w:val="none" w:sz="0" w:space="0" w:color="auto"/>
        <w:left w:val="none" w:sz="0" w:space="0" w:color="auto"/>
        <w:bottom w:val="none" w:sz="0" w:space="0" w:color="auto"/>
        <w:right w:val="none" w:sz="0" w:space="0" w:color="auto"/>
      </w:divBdr>
    </w:div>
    <w:div w:id="1167986405">
      <w:marLeft w:val="0"/>
      <w:marRight w:val="0"/>
      <w:marTop w:val="0"/>
      <w:marBottom w:val="0"/>
      <w:divBdr>
        <w:top w:val="none" w:sz="0" w:space="0" w:color="auto"/>
        <w:left w:val="none" w:sz="0" w:space="0" w:color="auto"/>
        <w:bottom w:val="none" w:sz="0" w:space="0" w:color="auto"/>
        <w:right w:val="none" w:sz="0" w:space="0" w:color="auto"/>
      </w:divBdr>
    </w:div>
    <w:div w:id="1167986406">
      <w:marLeft w:val="0"/>
      <w:marRight w:val="0"/>
      <w:marTop w:val="0"/>
      <w:marBottom w:val="0"/>
      <w:divBdr>
        <w:top w:val="none" w:sz="0" w:space="0" w:color="auto"/>
        <w:left w:val="none" w:sz="0" w:space="0" w:color="auto"/>
        <w:bottom w:val="none" w:sz="0" w:space="0" w:color="auto"/>
        <w:right w:val="none" w:sz="0" w:space="0" w:color="auto"/>
      </w:divBdr>
    </w:div>
    <w:div w:id="1167986407">
      <w:marLeft w:val="0"/>
      <w:marRight w:val="0"/>
      <w:marTop w:val="0"/>
      <w:marBottom w:val="0"/>
      <w:divBdr>
        <w:top w:val="none" w:sz="0" w:space="0" w:color="auto"/>
        <w:left w:val="none" w:sz="0" w:space="0" w:color="auto"/>
        <w:bottom w:val="none" w:sz="0" w:space="0" w:color="auto"/>
        <w:right w:val="none" w:sz="0" w:space="0" w:color="auto"/>
      </w:divBdr>
    </w:div>
    <w:div w:id="1167986408">
      <w:marLeft w:val="0"/>
      <w:marRight w:val="0"/>
      <w:marTop w:val="0"/>
      <w:marBottom w:val="0"/>
      <w:divBdr>
        <w:top w:val="none" w:sz="0" w:space="0" w:color="auto"/>
        <w:left w:val="none" w:sz="0" w:space="0" w:color="auto"/>
        <w:bottom w:val="none" w:sz="0" w:space="0" w:color="auto"/>
        <w:right w:val="none" w:sz="0" w:space="0" w:color="auto"/>
      </w:divBdr>
    </w:div>
    <w:div w:id="1167986409">
      <w:marLeft w:val="0"/>
      <w:marRight w:val="0"/>
      <w:marTop w:val="0"/>
      <w:marBottom w:val="0"/>
      <w:divBdr>
        <w:top w:val="none" w:sz="0" w:space="0" w:color="auto"/>
        <w:left w:val="none" w:sz="0" w:space="0" w:color="auto"/>
        <w:bottom w:val="none" w:sz="0" w:space="0" w:color="auto"/>
        <w:right w:val="none" w:sz="0" w:space="0" w:color="auto"/>
      </w:divBdr>
    </w:div>
    <w:div w:id="1167986411">
      <w:marLeft w:val="0"/>
      <w:marRight w:val="0"/>
      <w:marTop w:val="0"/>
      <w:marBottom w:val="0"/>
      <w:divBdr>
        <w:top w:val="none" w:sz="0" w:space="0" w:color="auto"/>
        <w:left w:val="none" w:sz="0" w:space="0" w:color="auto"/>
        <w:bottom w:val="none" w:sz="0" w:space="0" w:color="auto"/>
        <w:right w:val="none" w:sz="0" w:space="0" w:color="auto"/>
      </w:divBdr>
      <w:divsChild>
        <w:div w:id="1167986390">
          <w:marLeft w:val="0"/>
          <w:marRight w:val="0"/>
          <w:marTop w:val="0"/>
          <w:marBottom w:val="0"/>
          <w:divBdr>
            <w:top w:val="none" w:sz="0" w:space="0" w:color="auto"/>
            <w:left w:val="none" w:sz="0" w:space="0" w:color="auto"/>
            <w:bottom w:val="none" w:sz="0" w:space="0" w:color="auto"/>
            <w:right w:val="none" w:sz="0" w:space="0" w:color="auto"/>
          </w:divBdr>
        </w:div>
      </w:divsChild>
    </w:div>
    <w:div w:id="173612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is.QNEXTION\Documents\Drechtsteden\_templates\A08%20Projecteindrap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EEBB8-20F9-434E-BC10-6C6488A82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A08 Projecteindrapport</Template>
  <TotalTime>1</TotalTime>
  <Pages>1</Pages>
  <Words>201</Words>
  <Characters>1535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lpstr>
    </vt:vector>
  </TitlesOfParts>
  <Company>Servicegemeente Dordrecht</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Sander Clement</dc:creator>
  <cp:keywords/>
  <dc:description/>
  <cp:lastModifiedBy>Clement, SR (Sander)</cp:lastModifiedBy>
  <cp:revision>7</cp:revision>
  <cp:lastPrinted>2022-04-21T12:51:00Z</cp:lastPrinted>
  <dcterms:created xsi:type="dcterms:W3CDTF">2022-04-21T13:01:00Z</dcterms:created>
  <dcterms:modified xsi:type="dcterms:W3CDTF">2024-01-25T13:51:00Z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mer">
    <vt:lpwstr>Vul documentnummer in</vt:lpwstr>
  </property>
  <property fmtid="{D5CDD505-2E9C-101B-9397-08002B2CF9AE}" pid="3" name="Datum">
    <vt:lpwstr>Vul datum in</vt:lpwstr>
  </property>
  <property fmtid="{D5CDD505-2E9C-101B-9397-08002B2CF9AE}" pid="4" name="Versie">
    <vt:lpwstr>Vul versienummer in</vt:lpwstr>
  </property>
  <property fmtid="{D5CDD505-2E9C-101B-9397-08002B2CF9AE}" pid="5" name="Status">
    <vt:lpwstr>Concept</vt:lpwstr>
  </property>
  <property fmtid="{D5CDD505-2E9C-101B-9397-08002B2CF9AE}" pid="6" name="Project">
    <vt:lpwstr>ICT op orde</vt:lpwstr>
  </property>
</Properties>
</file>